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BEC660" w14:textId="77777777" w:rsidR="00CD5BC9" w:rsidRPr="00CD5BC9" w:rsidRDefault="00CD6897" w:rsidP="00CD5BC9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2072C1">
        <w:rPr>
          <w:rFonts w:ascii="Corbel" w:hAnsi="Corbel"/>
          <w:b/>
          <w:bCs/>
          <w:sz w:val="24"/>
          <w:szCs w:val="24"/>
        </w:rPr>
        <w:tab/>
      </w:r>
      <w:r w:rsidRPr="002072C1">
        <w:rPr>
          <w:rFonts w:ascii="Corbel" w:hAnsi="Corbel"/>
          <w:b/>
          <w:bCs/>
          <w:sz w:val="24"/>
          <w:szCs w:val="24"/>
        </w:rPr>
        <w:tab/>
      </w:r>
      <w:r w:rsidRPr="002072C1">
        <w:rPr>
          <w:rFonts w:ascii="Corbel" w:hAnsi="Corbel"/>
          <w:b/>
          <w:bCs/>
          <w:sz w:val="24"/>
          <w:szCs w:val="24"/>
        </w:rPr>
        <w:tab/>
      </w:r>
      <w:r w:rsidRPr="002072C1">
        <w:rPr>
          <w:rFonts w:ascii="Corbel" w:hAnsi="Corbel"/>
          <w:b/>
          <w:bCs/>
          <w:sz w:val="24"/>
          <w:szCs w:val="24"/>
        </w:rPr>
        <w:tab/>
      </w:r>
      <w:r w:rsidRPr="002072C1">
        <w:rPr>
          <w:rFonts w:ascii="Corbel" w:hAnsi="Corbel"/>
          <w:b/>
          <w:bCs/>
          <w:sz w:val="24"/>
          <w:szCs w:val="24"/>
        </w:rPr>
        <w:tab/>
      </w:r>
      <w:r w:rsidR="00CD5BC9" w:rsidRPr="00CD5BC9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BCD0028" w14:textId="77777777" w:rsidR="00CD5BC9" w:rsidRPr="00CD5BC9" w:rsidRDefault="00CD5BC9" w:rsidP="00CD5BC9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D5BC9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428BC99C" w14:textId="77777777" w:rsidR="00CD5BC9" w:rsidRPr="00CD5BC9" w:rsidRDefault="00CD5BC9" w:rsidP="00CD5BC9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D5BC9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07C23FAA" w14:textId="77777777" w:rsidR="00CD5BC9" w:rsidRPr="00CD5BC9" w:rsidRDefault="00CD5BC9" w:rsidP="00CD5BC9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CD5BC9">
        <w:rPr>
          <w:rFonts w:ascii="Corbel" w:hAnsi="Corbel"/>
          <w:i/>
          <w:sz w:val="20"/>
          <w:szCs w:val="20"/>
          <w:lang w:eastAsia="ar-SA"/>
        </w:rPr>
        <w:t>(skrajne daty</w:t>
      </w:r>
      <w:r w:rsidRPr="00CD5BC9">
        <w:rPr>
          <w:rFonts w:ascii="Corbel" w:hAnsi="Corbel"/>
          <w:sz w:val="20"/>
          <w:szCs w:val="20"/>
          <w:lang w:eastAsia="ar-SA"/>
        </w:rPr>
        <w:t>)</w:t>
      </w:r>
    </w:p>
    <w:p w14:paraId="31AB7B19" w14:textId="77777777" w:rsidR="00CD5BC9" w:rsidRPr="00CD5BC9" w:rsidRDefault="00CD5BC9" w:rsidP="00CD5BC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CD5BC9">
        <w:rPr>
          <w:rFonts w:ascii="Corbel" w:hAnsi="Corbel"/>
          <w:sz w:val="20"/>
          <w:szCs w:val="20"/>
          <w:lang w:eastAsia="ar-SA"/>
        </w:rPr>
        <w:t>Rok akademicki 2026/2027</w:t>
      </w:r>
    </w:p>
    <w:p w14:paraId="1A9E2C5A" w14:textId="77777777" w:rsidR="00CD5BC9" w:rsidRPr="00CD5BC9" w:rsidRDefault="00CD5BC9" w:rsidP="00CD5BC9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</w:p>
    <w:p w14:paraId="22ECFC7D" w14:textId="77777777" w:rsidR="0085747A" w:rsidRPr="002072C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2072C1">
        <w:rPr>
          <w:rFonts w:ascii="Corbel" w:hAnsi="Corbel"/>
          <w:szCs w:val="24"/>
        </w:rPr>
        <w:t xml:space="preserve">1. </w:t>
      </w:r>
      <w:r w:rsidR="0085747A" w:rsidRPr="002072C1">
        <w:rPr>
          <w:rFonts w:ascii="Corbel" w:hAnsi="Corbel"/>
          <w:szCs w:val="24"/>
        </w:rPr>
        <w:t xml:space="preserve">Podstawowe </w:t>
      </w:r>
      <w:r w:rsidR="00445970" w:rsidRPr="002072C1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2072C1" w14:paraId="0B513998" w14:textId="77777777" w:rsidTr="6FE19107">
        <w:tc>
          <w:tcPr>
            <w:tcW w:w="2694" w:type="dxa"/>
            <w:vAlign w:val="center"/>
          </w:tcPr>
          <w:p w14:paraId="789F1D80" w14:textId="77777777" w:rsidR="0085747A" w:rsidRPr="002072C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B3BAC64" w14:textId="77777777" w:rsidR="0085747A" w:rsidRPr="002072C1" w:rsidRDefault="00100001" w:rsidP="53EA3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Cs/>
                <w:sz w:val="24"/>
                <w:szCs w:val="24"/>
              </w:rPr>
              <w:t>Zagadnienia funkcji kontrolno-nadzorczych w systemie administracji publicznej</w:t>
            </w:r>
          </w:p>
        </w:tc>
      </w:tr>
      <w:tr w:rsidR="00A60D8A" w:rsidRPr="002072C1" w14:paraId="1A9FABEF" w14:textId="77777777" w:rsidTr="6FE19107">
        <w:tc>
          <w:tcPr>
            <w:tcW w:w="2694" w:type="dxa"/>
            <w:vAlign w:val="center"/>
          </w:tcPr>
          <w:p w14:paraId="461B37B6" w14:textId="77777777" w:rsidR="00A60D8A" w:rsidRPr="002072C1" w:rsidRDefault="00A60D8A" w:rsidP="00A60D8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D352380" w14:textId="77777777" w:rsidR="00A60D8A" w:rsidRPr="002072C1" w:rsidRDefault="006968C7" w:rsidP="00A60D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ASO 44</w:t>
            </w:r>
          </w:p>
        </w:tc>
      </w:tr>
      <w:tr w:rsidR="00257CF4" w:rsidRPr="002072C1" w14:paraId="1B47CBEF" w14:textId="77777777" w:rsidTr="6FE19107">
        <w:tc>
          <w:tcPr>
            <w:tcW w:w="2694" w:type="dxa"/>
            <w:vAlign w:val="center"/>
          </w:tcPr>
          <w:p w14:paraId="7A93BFC5" w14:textId="77777777" w:rsidR="00257CF4" w:rsidRPr="002072C1" w:rsidRDefault="00257CF4" w:rsidP="00257CF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130E181" w14:textId="55F471D9" w:rsidR="00257CF4" w:rsidRPr="002072C1" w:rsidRDefault="0010685C" w:rsidP="53EA3F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6FE19107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</w:t>
            </w:r>
            <w:r w:rsidRPr="002072C1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257CF4" w:rsidRPr="002072C1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257CF4" w:rsidRPr="002072C1" w14:paraId="4DB0A024" w14:textId="77777777" w:rsidTr="6FE19107">
        <w:tc>
          <w:tcPr>
            <w:tcW w:w="2694" w:type="dxa"/>
            <w:vAlign w:val="center"/>
          </w:tcPr>
          <w:p w14:paraId="2C6760E6" w14:textId="77777777" w:rsidR="00257CF4" w:rsidRPr="002072C1" w:rsidRDefault="00257CF4" w:rsidP="00257CF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4FD1F90" w14:textId="7C7919ED" w:rsidR="00257CF4" w:rsidRPr="002072C1" w:rsidRDefault="006C4E62" w:rsidP="6FE191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FE1910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Zakład Nauki </w:t>
            </w:r>
            <w:r w:rsidR="00257CF4" w:rsidRPr="6FE19107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Administracji </w:t>
            </w:r>
          </w:p>
        </w:tc>
      </w:tr>
      <w:tr w:rsidR="00177C0C" w:rsidRPr="002072C1" w14:paraId="4F810B55" w14:textId="77777777" w:rsidTr="6FE19107">
        <w:tc>
          <w:tcPr>
            <w:tcW w:w="2694" w:type="dxa"/>
            <w:vAlign w:val="center"/>
          </w:tcPr>
          <w:p w14:paraId="0BFC7433" w14:textId="77777777" w:rsidR="00177C0C" w:rsidRPr="002072C1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028A50" w14:textId="1047F95E" w:rsidR="00177C0C" w:rsidRPr="002072C1" w:rsidRDefault="00321A3A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</w:t>
            </w:r>
            <w:r w:rsidR="00177C0C" w:rsidRPr="002072C1">
              <w:rPr>
                <w:rFonts w:ascii="Corbel" w:hAnsi="Corbel"/>
                <w:b w:val="0"/>
                <w:sz w:val="24"/>
                <w:szCs w:val="24"/>
              </w:rPr>
              <w:t>dministracja</w:t>
            </w:r>
          </w:p>
        </w:tc>
      </w:tr>
      <w:tr w:rsidR="00177C0C" w:rsidRPr="002072C1" w14:paraId="3A270BE2" w14:textId="77777777" w:rsidTr="6FE19107">
        <w:tc>
          <w:tcPr>
            <w:tcW w:w="2694" w:type="dxa"/>
            <w:vAlign w:val="center"/>
          </w:tcPr>
          <w:p w14:paraId="249CA7DA" w14:textId="77777777" w:rsidR="00177C0C" w:rsidRPr="002072C1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8E02638" w14:textId="77777777" w:rsidR="00177C0C" w:rsidRPr="002072C1" w:rsidRDefault="00EE637C" w:rsidP="00EE637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7C0C" w:rsidRPr="002072C1">
              <w:rPr>
                <w:rFonts w:ascii="Corbel" w:hAnsi="Corbel"/>
                <w:b w:val="0"/>
                <w:sz w:val="24"/>
                <w:szCs w:val="24"/>
              </w:rPr>
              <w:t>tudia</w:t>
            </w:r>
            <w:r w:rsidR="006C4E62" w:rsidRPr="002072C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A52693" w:rsidRPr="002072C1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77C0C" w:rsidRPr="002072C1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177C0C" w:rsidRPr="002072C1" w14:paraId="2C00EFB5" w14:textId="77777777" w:rsidTr="6FE19107">
        <w:tc>
          <w:tcPr>
            <w:tcW w:w="2694" w:type="dxa"/>
            <w:vAlign w:val="center"/>
          </w:tcPr>
          <w:p w14:paraId="06FFB944" w14:textId="77777777" w:rsidR="00177C0C" w:rsidRPr="002072C1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B732937" w14:textId="77777777" w:rsidR="00177C0C" w:rsidRPr="002072C1" w:rsidRDefault="001C60C5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77C0C" w:rsidRPr="002072C1" w14:paraId="6FA16837" w14:textId="77777777" w:rsidTr="6FE19107">
        <w:tc>
          <w:tcPr>
            <w:tcW w:w="2694" w:type="dxa"/>
            <w:vAlign w:val="center"/>
          </w:tcPr>
          <w:p w14:paraId="3AF8CC98" w14:textId="77777777" w:rsidR="00177C0C" w:rsidRPr="002072C1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5CDB4E3" w14:textId="77777777" w:rsidR="00177C0C" w:rsidRPr="002072C1" w:rsidRDefault="001C60C5" w:rsidP="001C60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77C0C" w:rsidRPr="002072C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177C0C" w:rsidRPr="002072C1" w14:paraId="418A477C" w14:textId="77777777" w:rsidTr="6FE19107">
        <w:tc>
          <w:tcPr>
            <w:tcW w:w="2694" w:type="dxa"/>
            <w:vAlign w:val="center"/>
          </w:tcPr>
          <w:p w14:paraId="1E27FAA5" w14:textId="77777777" w:rsidR="00177C0C" w:rsidRPr="002072C1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7EC75EBC" w14:textId="3F04F313" w:rsidR="00177C0C" w:rsidRPr="002072C1" w:rsidRDefault="00321A3A" w:rsidP="006F7C2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3351FB" w:rsidRPr="002072C1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236CD" w:rsidRPr="002072C1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74A5A997" w:rsidRPr="002072C1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6F7C2E" w:rsidRPr="002072C1">
              <w:rPr>
                <w:rFonts w:ascii="Corbel" w:hAnsi="Corbel"/>
                <w:b w:val="0"/>
                <w:sz w:val="24"/>
                <w:szCs w:val="24"/>
              </w:rPr>
              <w:t xml:space="preserve">semestr 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177C0C" w:rsidRPr="002072C1" w14:paraId="4902CA71" w14:textId="77777777" w:rsidTr="6FE19107">
        <w:tc>
          <w:tcPr>
            <w:tcW w:w="2694" w:type="dxa"/>
            <w:vAlign w:val="center"/>
          </w:tcPr>
          <w:p w14:paraId="70E53D2E" w14:textId="77777777" w:rsidR="00177C0C" w:rsidRPr="002072C1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5690573" w14:textId="6A15E1F2" w:rsidR="00177C0C" w:rsidRPr="002072C1" w:rsidRDefault="25F77B9C" w:rsidP="6FE191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FE19107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177C0C" w:rsidRPr="002072C1" w14:paraId="2B8B6073" w14:textId="77777777" w:rsidTr="6FE19107">
        <w:tc>
          <w:tcPr>
            <w:tcW w:w="2694" w:type="dxa"/>
            <w:vAlign w:val="center"/>
          </w:tcPr>
          <w:p w14:paraId="0B1D3DB3" w14:textId="77777777" w:rsidR="00177C0C" w:rsidRPr="002072C1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BD4BE09" w14:textId="77777777" w:rsidR="00177C0C" w:rsidRPr="002072C1" w:rsidRDefault="001C60C5" w:rsidP="00177C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99249A" w:rsidRPr="002072C1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77C0C" w:rsidRPr="002072C1" w14:paraId="1A17B39A" w14:textId="77777777" w:rsidTr="6FE19107">
        <w:tc>
          <w:tcPr>
            <w:tcW w:w="2694" w:type="dxa"/>
            <w:vAlign w:val="center"/>
          </w:tcPr>
          <w:p w14:paraId="1CFFD4F3" w14:textId="77777777" w:rsidR="00177C0C" w:rsidRPr="002072C1" w:rsidRDefault="00177C0C" w:rsidP="00177C0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993875" w14:textId="77777777" w:rsidR="00177C0C" w:rsidRPr="002072C1" w:rsidRDefault="001C60C5" w:rsidP="001C60C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2F3E54" w:rsidRPr="002072C1" w14:paraId="6FEC6D11" w14:textId="77777777" w:rsidTr="6FE19107">
        <w:tc>
          <w:tcPr>
            <w:tcW w:w="2694" w:type="dxa"/>
            <w:vAlign w:val="center"/>
          </w:tcPr>
          <w:p w14:paraId="1A51DF48" w14:textId="77777777" w:rsidR="002F3E54" w:rsidRPr="002072C1" w:rsidRDefault="002F3E54" w:rsidP="002F3E5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1EF99CF" w14:textId="70041FEB" w:rsidR="002F3E54" w:rsidRPr="002072C1" w:rsidRDefault="002F3E54" w:rsidP="002F3E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>Dr hab. Agata Barczewska-Dziobek</w:t>
            </w:r>
            <w:r w:rsidR="00DA1850"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DF08FA">
              <w:rPr>
                <w:rFonts w:ascii="Corbel" w:hAnsi="Corbel"/>
                <w:b w:val="0"/>
                <w:sz w:val="24"/>
                <w:szCs w:val="24"/>
              </w:rPr>
              <w:t xml:space="preserve"> prof. UR</w:t>
            </w:r>
            <w:r w:rsidR="0010685C">
              <w:rPr>
                <w:rFonts w:ascii="Corbel" w:hAnsi="Corbel"/>
                <w:b w:val="0"/>
                <w:sz w:val="24"/>
                <w:szCs w:val="24"/>
              </w:rPr>
              <w:t>, mgr Dominika Nowak</w:t>
            </w:r>
          </w:p>
        </w:tc>
      </w:tr>
    </w:tbl>
    <w:p w14:paraId="5C212155" w14:textId="1917FAE1" w:rsidR="0085747A" w:rsidRPr="002072C1" w:rsidRDefault="0085747A" w:rsidP="6FE1910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6FE19107">
        <w:rPr>
          <w:rFonts w:ascii="Corbel" w:hAnsi="Corbel"/>
          <w:sz w:val="24"/>
          <w:szCs w:val="24"/>
        </w:rPr>
        <w:t xml:space="preserve">* </w:t>
      </w:r>
      <w:r w:rsidRPr="6FE19107">
        <w:rPr>
          <w:rFonts w:ascii="Corbel" w:hAnsi="Corbel"/>
          <w:i/>
          <w:iCs/>
          <w:sz w:val="24"/>
          <w:szCs w:val="24"/>
        </w:rPr>
        <w:t>-</w:t>
      </w:r>
      <w:r w:rsidR="00B90885" w:rsidRPr="6FE19107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6FE19107">
        <w:rPr>
          <w:rFonts w:ascii="Corbel" w:hAnsi="Corbel"/>
          <w:b w:val="0"/>
          <w:sz w:val="24"/>
          <w:szCs w:val="24"/>
        </w:rPr>
        <w:t>e,</w:t>
      </w:r>
      <w:r w:rsidR="22436B78" w:rsidRPr="6FE19107">
        <w:rPr>
          <w:rFonts w:ascii="Corbel" w:hAnsi="Corbel"/>
          <w:b w:val="0"/>
          <w:sz w:val="24"/>
          <w:szCs w:val="24"/>
        </w:rPr>
        <w:t xml:space="preserve"> </w:t>
      </w:r>
      <w:r w:rsidRPr="6FE19107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6FE19107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29FB0CCF" w14:textId="77777777" w:rsidR="0085747A" w:rsidRPr="002072C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2072C1">
        <w:rPr>
          <w:rFonts w:ascii="Corbel" w:hAnsi="Corbel"/>
          <w:sz w:val="24"/>
          <w:szCs w:val="24"/>
        </w:rPr>
        <w:t>1.</w:t>
      </w:r>
      <w:r w:rsidR="00E22FBC" w:rsidRPr="002072C1">
        <w:rPr>
          <w:rFonts w:ascii="Corbel" w:hAnsi="Corbel"/>
          <w:sz w:val="24"/>
          <w:szCs w:val="24"/>
        </w:rPr>
        <w:t>1</w:t>
      </w:r>
      <w:r w:rsidRPr="002072C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F273D70" w14:textId="77777777" w:rsidR="00923D7D" w:rsidRPr="002072C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5"/>
        <w:gridCol w:w="834"/>
        <w:gridCol w:w="799"/>
        <w:gridCol w:w="975"/>
        <w:gridCol w:w="676"/>
        <w:gridCol w:w="821"/>
        <w:gridCol w:w="761"/>
        <w:gridCol w:w="948"/>
        <w:gridCol w:w="1188"/>
        <w:gridCol w:w="1501"/>
      </w:tblGrid>
      <w:tr w:rsidR="00015B8F" w:rsidRPr="002072C1" w14:paraId="21F2FAF0" w14:textId="77777777" w:rsidTr="6FE19107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BC2B" w14:textId="77777777" w:rsidR="00015B8F" w:rsidRPr="002072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72C1">
              <w:rPr>
                <w:rFonts w:ascii="Corbel" w:hAnsi="Corbel"/>
                <w:szCs w:val="24"/>
              </w:rPr>
              <w:t>Semestr</w:t>
            </w:r>
          </w:p>
          <w:p w14:paraId="497B863A" w14:textId="77777777" w:rsidR="00015B8F" w:rsidRPr="002072C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72C1">
              <w:rPr>
                <w:rFonts w:ascii="Corbel" w:hAnsi="Corbel"/>
                <w:szCs w:val="24"/>
              </w:rPr>
              <w:t>(</w:t>
            </w:r>
            <w:r w:rsidR="00363F78" w:rsidRPr="002072C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93949" w14:textId="77777777" w:rsidR="00015B8F" w:rsidRPr="002072C1" w:rsidRDefault="691847E5" w:rsidP="6FE1910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FE19107">
              <w:rPr>
                <w:rFonts w:ascii="Corbel" w:hAnsi="Corbel"/>
              </w:rPr>
              <w:t>Wykł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73AC" w14:textId="77777777" w:rsidR="00015B8F" w:rsidRPr="002072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72C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D5245" w14:textId="77777777" w:rsidR="00015B8F" w:rsidRPr="002072C1" w:rsidRDefault="00015B8F" w:rsidP="6FE1910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FE19107">
              <w:rPr>
                <w:rFonts w:ascii="Corbel" w:hAnsi="Corbel"/>
              </w:rPr>
              <w:t>Konw.</w:t>
            </w: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F12B" w14:textId="77777777" w:rsidR="00015B8F" w:rsidRPr="002072C1" w:rsidRDefault="691847E5" w:rsidP="53EA3F5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72C1">
              <w:rPr>
                <w:rFonts w:ascii="Corbel" w:hAnsi="Corbel"/>
                <w:szCs w:val="24"/>
              </w:rPr>
              <w:t>Lab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CFC6" w14:textId="77777777" w:rsidR="00015B8F" w:rsidRPr="002072C1" w:rsidRDefault="00015B8F" w:rsidP="6FE1910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FE19107">
              <w:rPr>
                <w:rFonts w:ascii="Corbel" w:hAnsi="Corbel"/>
              </w:rPr>
              <w:t>Sem.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0878A" w14:textId="77777777" w:rsidR="00015B8F" w:rsidRPr="002072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72C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CA434" w14:textId="77777777" w:rsidR="00015B8F" w:rsidRPr="002072C1" w:rsidRDefault="00015B8F" w:rsidP="6FE1910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6FE19107">
              <w:rPr>
                <w:rFonts w:ascii="Corbel" w:hAnsi="Corbel"/>
              </w:rPr>
              <w:t>Prakt.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4E75" w14:textId="77777777" w:rsidR="00015B8F" w:rsidRPr="002072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2072C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2CA2E" w14:textId="77777777" w:rsidR="00015B8F" w:rsidRPr="002072C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2072C1">
              <w:rPr>
                <w:rFonts w:ascii="Corbel" w:hAnsi="Corbel"/>
                <w:b/>
                <w:szCs w:val="24"/>
              </w:rPr>
              <w:t>Liczba pkt</w:t>
            </w:r>
            <w:r w:rsidR="00B90885" w:rsidRPr="002072C1">
              <w:rPr>
                <w:rFonts w:ascii="Corbel" w:hAnsi="Corbel"/>
                <w:b/>
                <w:szCs w:val="24"/>
              </w:rPr>
              <w:t>.</w:t>
            </w:r>
            <w:r w:rsidRPr="002072C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2072C1" w14:paraId="52F07291" w14:textId="77777777" w:rsidTr="6FE19107">
        <w:trPr>
          <w:trHeight w:val="453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193D2" w14:textId="77777777" w:rsidR="00015B8F" w:rsidRPr="002072C1" w:rsidRDefault="002F3E54" w:rsidP="6FE191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FE19107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8F78" w14:textId="77777777" w:rsidR="00015B8F" w:rsidRPr="002072C1" w:rsidRDefault="7D7CDAA6" w:rsidP="6FE191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FE19107">
              <w:rPr>
                <w:rFonts w:ascii="Corbel" w:hAnsi="Corbel"/>
                <w:sz w:val="24"/>
                <w:szCs w:val="24"/>
              </w:rPr>
              <w:t>3</w:t>
            </w:r>
            <w:r w:rsidR="00EE637C" w:rsidRPr="6FE19107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C090" w14:textId="77777777" w:rsidR="00015B8F" w:rsidRPr="002072C1" w:rsidRDefault="10C99CD4" w:rsidP="6FE191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FE19107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550A" w14:textId="77777777" w:rsidR="00015B8F" w:rsidRPr="002072C1" w:rsidRDefault="00015B8F" w:rsidP="6FE191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3CB8" w14:textId="77777777" w:rsidR="00015B8F" w:rsidRPr="002072C1" w:rsidRDefault="00015B8F" w:rsidP="6FE191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41BF" w14:textId="77777777" w:rsidR="00015B8F" w:rsidRPr="002072C1" w:rsidRDefault="00015B8F" w:rsidP="6FE191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3399" w14:textId="77777777" w:rsidR="00015B8F" w:rsidRPr="002072C1" w:rsidRDefault="00015B8F" w:rsidP="6FE191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4E0B" w14:textId="77777777" w:rsidR="00015B8F" w:rsidRPr="002072C1" w:rsidRDefault="00015B8F" w:rsidP="6FE191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F78E" w14:textId="77777777" w:rsidR="00015B8F" w:rsidRPr="002072C1" w:rsidRDefault="00015B8F" w:rsidP="6FE191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CA4A" w14:textId="77777777" w:rsidR="00015B8F" w:rsidRPr="002072C1" w:rsidRDefault="00EE637C" w:rsidP="6FE1910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FE1910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D67FDEA" w14:textId="77777777" w:rsidR="00923D7D" w:rsidRPr="002072C1" w:rsidRDefault="00923D7D" w:rsidP="00BE675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84E0A9" w14:textId="77777777" w:rsidR="0085747A" w:rsidRPr="002072C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>1.</w:t>
      </w:r>
      <w:r w:rsidR="00E22FBC" w:rsidRPr="002072C1">
        <w:rPr>
          <w:rFonts w:ascii="Corbel" w:hAnsi="Corbel"/>
          <w:smallCaps w:val="0"/>
          <w:szCs w:val="24"/>
        </w:rPr>
        <w:t>2</w:t>
      </w:r>
      <w:r w:rsidR="00F83B28" w:rsidRPr="002072C1">
        <w:rPr>
          <w:rFonts w:ascii="Corbel" w:hAnsi="Corbel"/>
          <w:smallCaps w:val="0"/>
          <w:szCs w:val="24"/>
        </w:rPr>
        <w:t>.</w:t>
      </w:r>
      <w:r w:rsidR="00F83B28" w:rsidRPr="002072C1">
        <w:rPr>
          <w:rFonts w:ascii="Corbel" w:hAnsi="Corbel"/>
          <w:smallCaps w:val="0"/>
          <w:szCs w:val="24"/>
        </w:rPr>
        <w:tab/>
      </w:r>
      <w:r w:rsidRPr="002072C1">
        <w:rPr>
          <w:rFonts w:ascii="Corbel" w:hAnsi="Corbel"/>
          <w:smallCaps w:val="0"/>
          <w:szCs w:val="24"/>
        </w:rPr>
        <w:t xml:space="preserve">Sposób realizacji zajęć  </w:t>
      </w:r>
    </w:p>
    <w:p w14:paraId="09AB878B" w14:textId="77777777" w:rsidR="0085747A" w:rsidRPr="002072C1" w:rsidRDefault="00177C0C" w:rsidP="53EA3F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2072C1">
        <w:rPr>
          <w:rFonts w:ascii="Corbel" w:eastAsia="MS Gothic" w:hAnsi="Corbel" w:cs="Segoe UI Symbol"/>
          <w:b w:val="0"/>
          <w:szCs w:val="24"/>
        </w:rPr>
        <w:t>x</w:t>
      </w:r>
      <w:r w:rsidR="0085747A" w:rsidRPr="002072C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47B924D" w14:textId="77777777" w:rsidR="0085747A" w:rsidRPr="002072C1" w:rsidRDefault="0070058E" w:rsidP="0070058E">
      <w:pPr>
        <w:pStyle w:val="Punktygwne"/>
        <w:spacing w:before="0" w:after="0"/>
        <w:ind w:firstLine="708"/>
        <w:rPr>
          <w:rFonts w:ascii="Corbel" w:hAnsi="Corbel"/>
          <w:b w:val="0"/>
          <w:smallCaps w:val="0"/>
          <w:color w:val="000000" w:themeColor="text1"/>
          <w:szCs w:val="24"/>
        </w:rPr>
      </w:pPr>
      <w:r w:rsidRPr="002072C1">
        <w:rPr>
          <w:rFonts w:ascii="Corbel" w:eastAsia="MS Gothic" w:hAnsi="MS Gothic" w:cs="MS Gothic"/>
          <w:b w:val="0"/>
          <w:color w:val="000000" w:themeColor="text1"/>
          <w:szCs w:val="24"/>
        </w:rPr>
        <w:t>☐</w:t>
      </w:r>
      <w:r w:rsidR="0085747A" w:rsidRPr="002072C1">
        <w:rPr>
          <w:rFonts w:ascii="Corbel" w:hAnsi="Corbel"/>
          <w:b w:val="0"/>
          <w:smallCaps w:val="0"/>
          <w:color w:val="000000" w:themeColor="text1"/>
          <w:szCs w:val="24"/>
        </w:rPr>
        <w:t xml:space="preserve"> zajęcia realizowane z wykorzystaniem metod i technik kształcenia na odległość</w:t>
      </w:r>
    </w:p>
    <w:p w14:paraId="63A84D4A" w14:textId="77777777" w:rsidR="0085747A" w:rsidRPr="002072C1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14:paraId="4AAA0E5D" w14:textId="0D8B8B78" w:rsidR="00E22FBC" w:rsidRPr="002072C1" w:rsidRDefault="00E22FBC" w:rsidP="6FE1910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FE19107">
        <w:rPr>
          <w:rFonts w:ascii="Corbel" w:hAnsi="Corbel"/>
          <w:smallCaps w:val="0"/>
        </w:rPr>
        <w:t xml:space="preserve">1.3 </w:t>
      </w:r>
      <w:r>
        <w:tab/>
      </w:r>
      <w:r w:rsidRPr="6FE19107">
        <w:rPr>
          <w:rFonts w:ascii="Corbel" w:hAnsi="Corbel"/>
          <w:smallCaps w:val="0"/>
        </w:rPr>
        <w:t>For</w:t>
      </w:r>
      <w:r w:rsidR="00445970" w:rsidRPr="6FE19107">
        <w:rPr>
          <w:rFonts w:ascii="Corbel" w:hAnsi="Corbel"/>
          <w:smallCaps w:val="0"/>
        </w:rPr>
        <w:t xml:space="preserve">ma zaliczenia przedmiotu </w:t>
      </w:r>
      <w:r w:rsidRPr="6FE19107">
        <w:rPr>
          <w:rFonts w:ascii="Corbel" w:hAnsi="Corbel"/>
          <w:smallCaps w:val="0"/>
        </w:rPr>
        <w:t xml:space="preserve">(z toku) </w:t>
      </w:r>
      <w:r w:rsidRPr="6FE19107">
        <w:rPr>
          <w:rFonts w:ascii="Corbel" w:hAnsi="Corbel"/>
          <w:b w:val="0"/>
          <w:smallCaps w:val="0"/>
        </w:rPr>
        <w:t>(egzamin, zaliczenie z oceną, zaliczenie bez oceny)</w:t>
      </w:r>
    </w:p>
    <w:p w14:paraId="78F5D0A3" w14:textId="77777777" w:rsidR="00177C0C" w:rsidRPr="002072C1" w:rsidRDefault="00177C0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51E8AA" w14:textId="77777777" w:rsidR="009C54AE" w:rsidRPr="002072C1" w:rsidRDefault="001C67C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2072C1">
        <w:rPr>
          <w:rFonts w:ascii="Corbel" w:hAnsi="Corbel"/>
          <w:b w:val="0"/>
          <w:smallCaps w:val="0"/>
          <w:szCs w:val="24"/>
        </w:rPr>
        <w:t xml:space="preserve">Wykład: </w:t>
      </w:r>
      <w:r w:rsidR="00ED2CB7" w:rsidRPr="002072C1">
        <w:rPr>
          <w:rFonts w:ascii="Corbel" w:hAnsi="Corbel"/>
          <w:b w:val="0"/>
          <w:smallCaps w:val="0"/>
          <w:szCs w:val="24"/>
        </w:rPr>
        <w:t xml:space="preserve">Egzamin </w:t>
      </w:r>
    </w:p>
    <w:p w14:paraId="26578785" w14:textId="77777777" w:rsidR="001C67CF" w:rsidRPr="002072C1" w:rsidRDefault="001C67C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2072C1">
        <w:rPr>
          <w:rFonts w:ascii="Corbel" w:hAnsi="Corbel"/>
          <w:b w:val="0"/>
          <w:smallCaps w:val="0"/>
          <w:szCs w:val="24"/>
        </w:rPr>
        <w:t xml:space="preserve">Ćwiczenia: Zaliczenie z oceną </w:t>
      </w:r>
    </w:p>
    <w:p w14:paraId="06F6B0EB" w14:textId="77777777" w:rsidR="00E960BB" w:rsidRPr="002072C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EDD24E" w14:textId="77777777" w:rsidR="00E960BB" w:rsidRPr="002072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2072C1">
        <w:rPr>
          <w:rFonts w:ascii="Corbel" w:hAnsi="Corbel"/>
          <w:szCs w:val="24"/>
        </w:rPr>
        <w:t xml:space="preserve">2.Wymagania wstępne </w:t>
      </w:r>
    </w:p>
    <w:p w14:paraId="7EA9D73E" w14:textId="77777777" w:rsidR="00BE6755" w:rsidRPr="002072C1" w:rsidRDefault="00BE6755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72C1" w14:paraId="02AB52CD" w14:textId="77777777" w:rsidTr="6FE19107">
        <w:tc>
          <w:tcPr>
            <w:tcW w:w="9670" w:type="dxa"/>
          </w:tcPr>
          <w:p w14:paraId="54B36EB7" w14:textId="26E88C96" w:rsidR="0085747A" w:rsidRPr="002072C1" w:rsidRDefault="6D34FAAC" w:rsidP="6FE1910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FE19107">
              <w:rPr>
                <w:rFonts w:ascii="Corbel" w:hAnsi="Corbel"/>
                <w:b w:val="0"/>
                <w:smallCaps w:val="0"/>
                <w:color w:val="000000" w:themeColor="text1"/>
              </w:rPr>
              <w:t>Znajomość organizacji i zadań administracji publicznej</w:t>
            </w:r>
            <w:r w:rsidR="00ED2CB7" w:rsidRPr="6FE19107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</w:tbl>
    <w:p w14:paraId="019440AB" w14:textId="77777777" w:rsidR="00153C41" w:rsidRPr="002072C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A76" w14:textId="30C9A7F4" w:rsidR="0085747A" w:rsidRPr="002072C1" w:rsidRDefault="00CD5BC9" w:rsidP="6FE1910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6FE19107">
        <w:rPr>
          <w:rFonts w:ascii="Corbel" w:hAnsi="Corbel"/>
        </w:rPr>
        <w:lastRenderedPageBreak/>
        <w:t>3.</w:t>
      </w:r>
      <w:r w:rsidR="00A84C85" w:rsidRPr="6FE19107">
        <w:rPr>
          <w:rFonts w:ascii="Corbel" w:hAnsi="Corbel"/>
        </w:rPr>
        <w:t>cele, efekty uczenia się</w:t>
      </w:r>
      <w:r w:rsidR="0085747A" w:rsidRPr="6FE19107">
        <w:rPr>
          <w:rFonts w:ascii="Corbel" w:hAnsi="Corbel"/>
        </w:rPr>
        <w:t>, treści Programowe i stosowane metody Dydaktyczne</w:t>
      </w:r>
    </w:p>
    <w:p w14:paraId="17A98D08" w14:textId="77777777" w:rsidR="0085747A" w:rsidRPr="002072C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942D21" w14:textId="77777777" w:rsidR="0085747A" w:rsidRPr="002072C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2072C1">
        <w:rPr>
          <w:rFonts w:ascii="Corbel" w:hAnsi="Corbel"/>
          <w:sz w:val="24"/>
          <w:szCs w:val="24"/>
        </w:rPr>
        <w:t xml:space="preserve">3.1 </w:t>
      </w:r>
      <w:r w:rsidR="00C05F44" w:rsidRPr="002072C1">
        <w:rPr>
          <w:rFonts w:ascii="Corbel" w:hAnsi="Corbel"/>
          <w:sz w:val="24"/>
          <w:szCs w:val="24"/>
        </w:rPr>
        <w:t>Cele przedmiotu</w:t>
      </w:r>
    </w:p>
    <w:p w14:paraId="75943C8A" w14:textId="77777777" w:rsidR="00F83B28" w:rsidRPr="002072C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2072C1" w14:paraId="464986F9" w14:textId="77777777" w:rsidTr="6FE19107">
        <w:tc>
          <w:tcPr>
            <w:tcW w:w="844" w:type="dxa"/>
            <w:vAlign w:val="center"/>
          </w:tcPr>
          <w:p w14:paraId="52E371B8" w14:textId="77777777" w:rsidR="0085747A" w:rsidRPr="002072C1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7A8E75C9" w14:textId="77777777" w:rsidR="004D7553" w:rsidRPr="002072C1" w:rsidRDefault="00177C0C" w:rsidP="00C77EE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2072C1">
              <w:rPr>
                <w:rFonts w:ascii="Corbel" w:hAnsi="Corbel"/>
                <w:b w:val="0"/>
                <w:sz w:val="24"/>
                <w:szCs w:val="24"/>
              </w:rPr>
              <w:t xml:space="preserve">Celem przedmiotu jest zapoznanie </w:t>
            </w:r>
            <w:r w:rsidR="00B355D6" w:rsidRPr="002072C1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Pr="002072C1">
              <w:rPr>
                <w:rFonts w:ascii="Corbel" w:hAnsi="Corbel"/>
                <w:b w:val="0"/>
                <w:sz w:val="24"/>
                <w:szCs w:val="24"/>
              </w:rPr>
              <w:t xml:space="preserve">tudenta z </w:t>
            </w:r>
            <w:r w:rsidR="001C67CF" w:rsidRPr="002072C1">
              <w:rPr>
                <w:rFonts w:ascii="Corbel" w:hAnsi="Corbel"/>
                <w:b w:val="0"/>
                <w:sz w:val="24"/>
                <w:szCs w:val="24"/>
              </w:rPr>
              <w:t>wiedzą</w:t>
            </w:r>
            <w:r w:rsidR="004D7553" w:rsidRPr="002072C1">
              <w:rPr>
                <w:rFonts w:ascii="Corbel" w:hAnsi="Corbel"/>
                <w:b w:val="0"/>
                <w:sz w:val="24"/>
                <w:szCs w:val="24"/>
              </w:rPr>
              <w:t xml:space="preserve"> na temat kontroli </w:t>
            </w:r>
            <w:r w:rsidR="006C4E62" w:rsidRPr="002072C1">
              <w:rPr>
                <w:rFonts w:ascii="Corbel" w:hAnsi="Corbel"/>
                <w:b w:val="0"/>
                <w:sz w:val="24"/>
                <w:szCs w:val="24"/>
              </w:rPr>
              <w:t xml:space="preserve">i nadzoru </w:t>
            </w:r>
            <w:r w:rsidR="00C77EE9" w:rsidRPr="002072C1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6C4E62" w:rsidRPr="002072C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D7553" w:rsidRPr="002072C1">
              <w:rPr>
                <w:rFonts w:ascii="Corbel" w:hAnsi="Corbel"/>
                <w:b w:val="0"/>
                <w:sz w:val="24"/>
                <w:szCs w:val="24"/>
              </w:rPr>
              <w:t>administracji publicznej, rodzajów i kryteriów oraz uprawnień i obowiązków podmiotów kont</w:t>
            </w:r>
            <w:r w:rsidR="001C67CF" w:rsidRPr="002072C1">
              <w:rPr>
                <w:rFonts w:ascii="Corbel" w:hAnsi="Corbel"/>
                <w:b w:val="0"/>
                <w:sz w:val="24"/>
                <w:szCs w:val="24"/>
              </w:rPr>
              <w:t>rolowanych</w:t>
            </w:r>
            <w:r w:rsidR="00C77EE9" w:rsidRPr="002072C1">
              <w:rPr>
                <w:rFonts w:ascii="Corbel" w:hAnsi="Corbel"/>
                <w:b w:val="0"/>
                <w:sz w:val="24"/>
                <w:szCs w:val="24"/>
              </w:rPr>
              <w:t>, nadzorowanych</w:t>
            </w:r>
            <w:r w:rsidR="001C67CF" w:rsidRPr="002072C1">
              <w:rPr>
                <w:rFonts w:ascii="Corbel" w:hAnsi="Corbel"/>
                <w:b w:val="0"/>
                <w:sz w:val="24"/>
                <w:szCs w:val="24"/>
              </w:rPr>
              <w:t xml:space="preserve"> oraz kontrolujących</w:t>
            </w:r>
            <w:r w:rsidR="00C77EE9" w:rsidRPr="002072C1">
              <w:rPr>
                <w:rFonts w:ascii="Corbel" w:hAnsi="Corbel"/>
                <w:b w:val="0"/>
                <w:sz w:val="24"/>
                <w:szCs w:val="24"/>
              </w:rPr>
              <w:t xml:space="preserve"> i nadzorujących. </w:t>
            </w:r>
          </w:p>
        </w:tc>
      </w:tr>
      <w:tr w:rsidR="00177C0C" w:rsidRPr="002072C1" w14:paraId="7ADC2429" w14:textId="77777777" w:rsidTr="6FE19107">
        <w:tc>
          <w:tcPr>
            <w:tcW w:w="844" w:type="dxa"/>
            <w:vAlign w:val="center"/>
          </w:tcPr>
          <w:p w14:paraId="0DCBC81D" w14:textId="77777777" w:rsidR="00177C0C" w:rsidRPr="002072C1" w:rsidRDefault="00177C0C" w:rsidP="00177C0C">
            <w:pPr>
              <w:pStyle w:val="Cele"/>
              <w:spacing w:before="40" w:after="40"/>
              <w:ind w:left="0" w:firstLine="0"/>
              <w:jc w:val="left"/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</w:pPr>
            <w:r w:rsidRPr="002072C1">
              <w:rPr>
                <w:rFonts w:ascii="Corbel" w:eastAsia="Calibri" w:hAnsi="Corbel"/>
                <w:color w:val="000000"/>
                <w:sz w:val="24"/>
                <w:szCs w:val="24"/>
                <w:lang w:eastAsia="en-US"/>
              </w:rPr>
              <w:t>C2</w:t>
            </w:r>
          </w:p>
        </w:tc>
        <w:tc>
          <w:tcPr>
            <w:tcW w:w="8676" w:type="dxa"/>
            <w:vAlign w:val="center"/>
          </w:tcPr>
          <w:p w14:paraId="5DC8C937" w14:textId="44FE7498" w:rsidR="00177C0C" w:rsidRPr="002072C1" w:rsidRDefault="00177C0C" w:rsidP="001C67CF">
            <w:pPr>
              <w:pStyle w:val="Podpunkty"/>
              <w:spacing w:before="40" w:after="40"/>
              <w:ind w:left="0"/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</w:pPr>
            <w:r w:rsidRPr="6FE19107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Celem przedmiotu jest również zdobycie przez </w:t>
            </w:r>
            <w:r w:rsidR="2FFC4C50" w:rsidRPr="6FE19107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s</w:t>
            </w:r>
            <w:r w:rsidRPr="6FE19107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tudenta </w:t>
            </w:r>
            <w:r w:rsidR="001C67CF" w:rsidRPr="6FE19107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wiedzy z zakresu prawnego system kontroli i nadzoru oraz znać</w:t>
            </w:r>
            <w:r w:rsidR="006C4E62" w:rsidRPr="6FE19107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="001C67CF" w:rsidRPr="6FE19107">
              <w:rPr>
                <w:rFonts w:ascii="Corbel" w:eastAsia="Calibri" w:hAnsi="Corbel"/>
                <w:b w:val="0"/>
                <w:color w:val="000000" w:themeColor="text1"/>
                <w:sz w:val="24"/>
                <w:szCs w:val="24"/>
                <w:lang w:eastAsia="en-US"/>
              </w:rPr>
              <w:t>rodzaje i kompetencje organów przeprowadzających kontrolę i nadzór w administracji publicznej.</w:t>
            </w:r>
          </w:p>
        </w:tc>
      </w:tr>
    </w:tbl>
    <w:p w14:paraId="6A642949" w14:textId="77777777" w:rsidR="0085747A" w:rsidRPr="002072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F90C10B" w14:textId="77777777" w:rsidR="001D7B54" w:rsidRPr="002072C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2072C1">
        <w:rPr>
          <w:rFonts w:ascii="Corbel" w:hAnsi="Corbel"/>
          <w:b/>
          <w:sz w:val="24"/>
          <w:szCs w:val="24"/>
        </w:rPr>
        <w:t xml:space="preserve">3.2 </w:t>
      </w:r>
      <w:r w:rsidR="001D7B54" w:rsidRPr="002072C1">
        <w:rPr>
          <w:rFonts w:ascii="Corbel" w:hAnsi="Corbel"/>
          <w:b/>
          <w:sz w:val="24"/>
          <w:szCs w:val="24"/>
        </w:rPr>
        <w:t xml:space="preserve">Efekty </w:t>
      </w:r>
      <w:r w:rsidR="00C05F44" w:rsidRPr="002072C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2072C1">
        <w:rPr>
          <w:rFonts w:ascii="Corbel" w:hAnsi="Corbel"/>
          <w:b/>
          <w:sz w:val="24"/>
          <w:szCs w:val="24"/>
        </w:rPr>
        <w:t>dla przedmiotu</w:t>
      </w:r>
    </w:p>
    <w:p w14:paraId="0F4A8F93" w14:textId="77777777" w:rsidR="001D7B54" w:rsidRPr="002072C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2072C1" w14:paraId="21E38B19" w14:textId="77777777" w:rsidTr="6FE19107">
        <w:tc>
          <w:tcPr>
            <w:tcW w:w="1681" w:type="dxa"/>
            <w:vAlign w:val="center"/>
          </w:tcPr>
          <w:p w14:paraId="3A72C64E" w14:textId="77777777" w:rsidR="0085747A" w:rsidRPr="002072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072C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072C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602E7840" w14:textId="77777777" w:rsidR="0085747A" w:rsidRPr="002072C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1C807E3" w14:textId="77777777" w:rsidR="0085747A" w:rsidRPr="002072C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2072C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63F3D" w:rsidRPr="002072C1" w14:paraId="1F0FB534" w14:textId="77777777" w:rsidTr="6FE19107">
        <w:tc>
          <w:tcPr>
            <w:tcW w:w="1681" w:type="dxa"/>
          </w:tcPr>
          <w:p w14:paraId="315C0CD5" w14:textId="77777777" w:rsidR="00363F3D" w:rsidRPr="002072C1" w:rsidRDefault="00363F3D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33651D8C" w14:textId="77777777" w:rsidR="00363F3D" w:rsidRPr="002072C1" w:rsidRDefault="00363F3D" w:rsidP="006F7C2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Student 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65" w:type="dxa"/>
          </w:tcPr>
          <w:p w14:paraId="492B595A" w14:textId="77777777" w:rsidR="00363F3D" w:rsidRPr="002072C1" w:rsidRDefault="00363F3D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535449" w:rsidRPr="002072C1" w14:paraId="7C7C15C4" w14:textId="77777777" w:rsidTr="6FE19107">
        <w:tc>
          <w:tcPr>
            <w:tcW w:w="1681" w:type="dxa"/>
          </w:tcPr>
          <w:p w14:paraId="38A747C2" w14:textId="77777777" w:rsidR="00535449" w:rsidRPr="002072C1" w:rsidRDefault="00D24D91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478BC57" w14:textId="77777777" w:rsidR="00676174" w:rsidRPr="002072C1" w:rsidRDefault="001C67CF" w:rsidP="006F7C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363F3D" w:rsidRPr="002072C1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  <w:p w14:paraId="26DE076F" w14:textId="77777777" w:rsidR="00535449" w:rsidRPr="002072C1" w:rsidRDefault="00535449" w:rsidP="006F7C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2ECFFF26" w14:textId="77777777" w:rsidR="00535449" w:rsidRPr="002072C1" w:rsidRDefault="00535449" w:rsidP="005354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2466BB" w:rsidRPr="002072C1" w14:paraId="1B904BAF" w14:textId="77777777" w:rsidTr="6FE19107">
        <w:tc>
          <w:tcPr>
            <w:tcW w:w="1681" w:type="dxa"/>
          </w:tcPr>
          <w:p w14:paraId="3F5BEC8D" w14:textId="77777777" w:rsidR="002466BB" w:rsidRPr="002072C1" w:rsidRDefault="000A4CA2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4D91" w:rsidRPr="002072C1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448EA9E0" w14:textId="646F9B0E" w:rsidR="002466BB" w:rsidRPr="002072C1" w:rsidRDefault="3CC7F69D" w:rsidP="6FE191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FE19107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1DC29A12" w:rsidRPr="6FE19107">
              <w:rPr>
                <w:rFonts w:ascii="Corbel" w:hAnsi="Corbel"/>
                <w:b w:val="0"/>
                <w:smallCaps w:val="0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5" w:type="dxa"/>
          </w:tcPr>
          <w:p w14:paraId="3017C93F" w14:textId="77777777" w:rsidR="002466BB" w:rsidRPr="002072C1" w:rsidRDefault="00363F3D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D24D91" w:rsidRPr="002072C1" w14:paraId="0F8BCDA0" w14:textId="77777777" w:rsidTr="6FE19107">
        <w:tc>
          <w:tcPr>
            <w:tcW w:w="1681" w:type="dxa"/>
          </w:tcPr>
          <w:p w14:paraId="09B42B3B" w14:textId="77777777" w:rsidR="00D24D91" w:rsidRPr="002072C1" w:rsidRDefault="00D24D91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5FEB21D1" w14:textId="77777777" w:rsidR="00D24D91" w:rsidRPr="002072C1" w:rsidRDefault="00533BAF" w:rsidP="006F7C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24D91" w:rsidRPr="002072C1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</w:tcPr>
          <w:p w14:paraId="5A7D2F48" w14:textId="77777777" w:rsidR="00D24D91" w:rsidRPr="002072C1" w:rsidRDefault="00D24D91" w:rsidP="002466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0A4CA2" w:rsidRPr="002072C1" w14:paraId="66C45D2F" w14:textId="77777777" w:rsidTr="6FE19107">
        <w:tc>
          <w:tcPr>
            <w:tcW w:w="1681" w:type="dxa"/>
          </w:tcPr>
          <w:p w14:paraId="015C3F42" w14:textId="77777777" w:rsidR="000A4CA2" w:rsidRPr="002072C1" w:rsidRDefault="000A4CA2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4D91" w:rsidRPr="002072C1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974" w:type="dxa"/>
          </w:tcPr>
          <w:p w14:paraId="4AF36912" w14:textId="77777777" w:rsidR="00676174" w:rsidRPr="002072C1" w:rsidRDefault="00533BAF" w:rsidP="006F7C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24D91" w:rsidRPr="002072C1">
              <w:rPr>
                <w:rFonts w:ascii="Corbel" w:hAnsi="Corbel"/>
                <w:b w:val="0"/>
                <w:smallCaps w:val="0"/>
                <w:szCs w:val="24"/>
              </w:rPr>
              <w:t>potrafi prawidłowo identyfikować i  interpretować zjawiska prawne, społeczne, ekonomiczne, polityczne i organizacyjne</w:t>
            </w: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 związane z kontrolą i nadzorem</w:t>
            </w:r>
            <w:r w:rsidR="00D24D91" w:rsidRPr="002072C1">
              <w:rPr>
                <w:rFonts w:ascii="Corbel" w:hAnsi="Corbel"/>
                <w:b w:val="0"/>
                <w:smallCaps w:val="0"/>
                <w:szCs w:val="24"/>
              </w:rPr>
              <w:t>, analizować ich powiązania z różnymi obszarami działalności administracyjnej;</w:t>
            </w:r>
          </w:p>
          <w:p w14:paraId="7712A3D0" w14:textId="77777777" w:rsidR="000A4CA2" w:rsidRPr="002072C1" w:rsidRDefault="000A4CA2" w:rsidP="006F7C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21236AC9" w14:textId="77777777" w:rsidR="000A4CA2" w:rsidRPr="002072C1" w:rsidRDefault="00BC717F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="000A4CA2" w:rsidRPr="002072C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2072C1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D24D91" w:rsidRPr="002072C1" w14:paraId="3CDDFA2F" w14:textId="77777777" w:rsidTr="6FE19107">
        <w:tc>
          <w:tcPr>
            <w:tcW w:w="1681" w:type="dxa"/>
          </w:tcPr>
          <w:p w14:paraId="1637CECF" w14:textId="77777777" w:rsidR="00D24D91" w:rsidRPr="002072C1" w:rsidRDefault="00D24D91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7605A2E7" w14:textId="154FB2A6" w:rsidR="00D24D91" w:rsidRPr="002072C1" w:rsidRDefault="3CC7F69D" w:rsidP="6FE1910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6FE19107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79AEE468" w:rsidRPr="6FE19107">
              <w:rPr>
                <w:rFonts w:ascii="Corbel" w:hAnsi="Corbel"/>
                <w:b w:val="0"/>
                <w:smallCaps w:val="0"/>
              </w:rPr>
              <w:t xml:space="preserve">posiada umiejętność wykorzystania zdobytej wiedzy teoretycznej z </w:t>
            </w:r>
            <w:r w:rsidRPr="6FE19107">
              <w:rPr>
                <w:rFonts w:ascii="Corbel" w:hAnsi="Corbel"/>
                <w:b w:val="0"/>
                <w:smallCaps w:val="0"/>
              </w:rPr>
              <w:t xml:space="preserve">zakresu kontroli i nadzoru, podstawowych jej rodzajów i kryteriów, </w:t>
            </w:r>
            <w:r w:rsidR="79AEE468" w:rsidRPr="6FE19107">
              <w:rPr>
                <w:rFonts w:ascii="Corbel" w:hAnsi="Corbel"/>
                <w:b w:val="0"/>
                <w:smallCaps w:val="0"/>
              </w:rPr>
              <w:t xml:space="preserve">do analizowania </w:t>
            </w:r>
            <w:r w:rsidR="79AEE468" w:rsidRPr="6FE19107">
              <w:rPr>
                <w:rFonts w:ascii="Corbel" w:hAnsi="Corbel"/>
                <w:b w:val="0"/>
                <w:smallCaps w:val="0"/>
              </w:rPr>
              <w:lastRenderedPageBreak/>
              <w:t>konkretnych procesów i zjawisk społecznych w administracji;</w:t>
            </w:r>
          </w:p>
        </w:tc>
        <w:tc>
          <w:tcPr>
            <w:tcW w:w="1865" w:type="dxa"/>
          </w:tcPr>
          <w:p w14:paraId="5147719A" w14:textId="77777777" w:rsidR="00D24D91" w:rsidRPr="002072C1" w:rsidRDefault="00D24D91" w:rsidP="000A4C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K_U02</w:t>
            </w:r>
          </w:p>
        </w:tc>
      </w:tr>
      <w:tr w:rsidR="00BC717F" w:rsidRPr="002072C1" w14:paraId="170DB484" w14:textId="77777777" w:rsidTr="6FE19107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C3BA" w14:textId="77777777" w:rsidR="00BC717F" w:rsidRPr="002072C1" w:rsidRDefault="00D24D91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8A91" w14:textId="77777777" w:rsidR="00425DBB" w:rsidRPr="002072C1" w:rsidRDefault="00425DBB" w:rsidP="006F7C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B8A7E7" w14:textId="77777777" w:rsidR="00425DBB" w:rsidRPr="002072C1" w:rsidRDefault="00533BAF" w:rsidP="006F7C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D24D91" w:rsidRPr="002072C1">
              <w:rPr>
                <w:rFonts w:ascii="Corbel" w:hAnsi="Corbel"/>
                <w:b w:val="0"/>
                <w:smallCaps w:val="0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 wykorzystaniem ujęć teoretycznych, a także różnych źródeł;</w:t>
            </w:r>
          </w:p>
          <w:p w14:paraId="020E30D9" w14:textId="77777777" w:rsidR="00BC717F" w:rsidRPr="002072C1" w:rsidRDefault="00BC717F" w:rsidP="006F7C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4A5E8" w14:textId="77777777" w:rsidR="00BC717F" w:rsidRPr="002072C1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BC717F" w:rsidRPr="002072C1" w14:paraId="25AFEB97" w14:textId="77777777" w:rsidTr="6FE19107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E07B" w14:textId="77777777" w:rsidR="00BC717F" w:rsidRPr="002072C1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4D91" w:rsidRPr="002072C1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8ED2" w14:textId="77777777" w:rsidR="00BC717F" w:rsidRPr="002072C1" w:rsidRDefault="00533BAF" w:rsidP="006F7C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C4E62"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jest gotowy do </w:t>
            </w:r>
            <w:r w:rsidR="00D24D91" w:rsidRPr="002072C1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FAB5" w14:textId="77777777" w:rsidR="00BC717F" w:rsidRPr="002072C1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BC717F" w:rsidRPr="002072C1" w14:paraId="1680A9C7" w14:textId="77777777" w:rsidTr="6FE19107"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C0AB" w14:textId="77777777" w:rsidR="00BC717F" w:rsidRPr="002072C1" w:rsidRDefault="00BC717F" w:rsidP="005F43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24D91" w:rsidRPr="002072C1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3E89" w14:textId="77777777" w:rsidR="00425DBB" w:rsidRPr="002072C1" w:rsidRDefault="00425DBB" w:rsidP="006F7C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3CBC26" w14:textId="77777777" w:rsidR="00BC717F" w:rsidRPr="002072C1" w:rsidRDefault="00533BAF" w:rsidP="006F7C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="006C4E62"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 jest gotowy do</w:t>
            </w: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D24D91" w:rsidRPr="002072C1">
              <w:rPr>
                <w:rFonts w:ascii="Corbel" w:hAnsi="Corbel"/>
                <w:b w:val="0"/>
                <w:smallCaps w:val="0"/>
                <w:szCs w:val="24"/>
              </w:rPr>
              <w:t>inicjowania działania i współdziałania na rzecz interesu społecznego z uwzględnieniem wymogów prawnych, administracyjnych i ekonomicznych;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E85B" w14:textId="77777777" w:rsidR="00BC717F" w:rsidRPr="002072C1" w:rsidRDefault="00D24D91" w:rsidP="00533BA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K_K04 </w:t>
            </w:r>
          </w:p>
        </w:tc>
      </w:tr>
    </w:tbl>
    <w:p w14:paraId="60FDEC0A" w14:textId="77777777" w:rsidR="0085747A" w:rsidRPr="002072C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55370B" w14:textId="77777777" w:rsidR="0085747A" w:rsidRPr="002072C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2072C1">
        <w:rPr>
          <w:rFonts w:ascii="Corbel" w:hAnsi="Corbel"/>
          <w:b/>
          <w:sz w:val="24"/>
          <w:szCs w:val="24"/>
        </w:rPr>
        <w:t>3.3</w:t>
      </w:r>
      <w:r w:rsidR="0085747A" w:rsidRPr="002072C1">
        <w:rPr>
          <w:rFonts w:ascii="Corbel" w:hAnsi="Corbel"/>
          <w:b/>
          <w:sz w:val="24"/>
          <w:szCs w:val="24"/>
        </w:rPr>
        <w:t>T</w:t>
      </w:r>
      <w:r w:rsidR="001D7B54" w:rsidRPr="002072C1">
        <w:rPr>
          <w:rFonts w:ascii="Corbel" w:hAnsi="Corbel"/>
          <w:b/>
          <w:sz w:val="24"/>
          <w:szCs w:val="24"/>
        </w:rPr>
        <w:t xml:space="preserve">reści programowe </w:t>
      </w:r>
    </w:p>
    <w:p w14:paraId="482D5AB1" w14:textId="77777777" w:rsidR="00675843" w:rsidRPr="002072C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EFD0CE6" w14:textId="77777777" w:rsidR="0085747A" w:rsidRPr="002072C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2072C1">
        <w:rPr>
          <w:rFonts w:ascii="Corbel" w:hAnsi="Corbel"/>
          <w:sz w:val="24"/>
          <w:szCs w:val="24"/>
        </w:rPr>
        <w:t xml:space="preserve">Problematyka </w:t>
      </w:r>
      <w:r w:rsidR="00DE6212" w:rsidRPr="002072C1">
        <w:rPr>
          <w:rFonts w:ascii="Corbel" w:hAnsi="Corbel"/>
          <w:sz w:val="24"/>
          <w:szCs w:val="24"/>
        </w:rPr>
        <w:t xml:space="preserve">wykładu </w:t>
      </w:r>
    </w:p>
    <w:p w14:paraId="1CE489CE" w14:textId="77777777" w:rsidR="0085747A" w:rsidRPr="002072C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072C1" w14:paraId="1418C81D" w14:textId="77777777" w:rsidTr="6FE19107">
        <w:tc>
          <w:tcPr>
            <w:tcW w:w="9520" w:type="dxa"/>
          </w:tcPr>
          <w:p w14:paraId="06876ACC" w14:textId="77777777" w:rsidR="0085747A" w:rsidRPr="002072C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B3230" w:rsidRPr="002072C1" w14:paraId="4379E4E2" w14:textId="77777777" w:rsidTr="6FE19107">
        <w:tc>
          <w:tcPr>
            <w:tcW w:w="9520" w:type="dxa"/>
          </w:tcPr>
          <w:p w14:paraId="15C1B643" w14:textId="364CDC68" w:rsidR="008B3230" w:rsidRPr="002072C1" w:rsidRDefault="008B3230" w:rsidP="008B323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Pojęcie i istota kontroli. Kontrola a nadzór – cechy i funkcje. Pojęcia pokrewne. </w:t>
            </w:r>
          </w:p>
        </w:tc>
      </w:tr>
      <w:tr w:rsidR="008B3230" w:rsidRPr="002072C1" w14:paraId="7D027DBD" w14:textId="77777777" w:rsidTr="6FE19107">
        <w:tc>
          <w:tcPr>
            <w:tcW w:w="9520" w:type="dxa"/>
          </w:tcPr>
          <w:p w14:paraId="364E82F3" w14:textId="2C5279A5" w:rsidR="008B3230" w:rsidRPr="002072C1" w:rsidRDefault="008B3230" w:rsidP="008B323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Prawny system kontroli administracji publicznej.</w:t>
            </w:r>
          </w:p>
        </w:tc>
      </w:tr>
      <w:tr w:rsidR="008B3230" w:rsidRPr="002072C1" w14:paraId="5AE7A70C" w14:textId="77777777" w:rsidTr="6FE19107">
        <w:tc>
          <w:tcPr>
            <w:tcW w:w="9520" w:type="dxa"/>
          </w:tcPr>
          <w:p w14:paraId="639EB737" w14:textId="7E4CA547" w:rsidR="008B3230" w:rsidRPr="002072C1" w:rsidRDefault="008B3230" w:rsidP="008B323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Podstawowe rodzaje i kryteria kontroli, cechy dobrej kontroli, problem jakości kontroli.</w:t>
            </w:r>
          </w:p>
        </w:tc>
      </w:tr>
      <w:tr w:rsidR="008B3230" w:rsidRPr="002072C1" w14:paraId="1FFD8C3D" w14:textId="77777777" w:rsidTr="6FE19107">
        <w:tc>
          <w:tcPr>
            <w:tcW w:w="9520" w:type="dxa"/>
          </w:tcPr>
          <w:p w14:paraId="0400710C" w14:textId="735EB331" w:rsidR="008B3230" w:rsidRPr="002072C1" w:rsidRDefault="008B3230" w:rsidP="008B323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Kontrola zewnętrzna nad administracją (kontrola parlamentarna, Trybunału Stanu i Trybunału Konstytucyjnego, Rzecznika Praw Obywatelskich, Najwyższej Izby Kontroli, Państwowej Inspekcji Pracy, kontrola sądowa, kontrola prokuratorska).</w:t>
            </w:r>
          </w:p>
        </w:tc>
      </w:tr>
      <w:tr w:rsidR="008B3230" w:rsidRPr="002072C1" w14:paraId="7458CFC5" w14:textId="77777777" w:rsidTr="008B3230">
        <w:trPr>
          <w:trHeight w:val="423"/>
        </w:trPr>
        <w:tc>
          <w:tcPr>
            <w:tcW w:w="9520" w:type="dxa"/>
          </w:tcPr>
          <w:p w14:paraId="05DDE6EB" w14:textId="77777777" w:rsidR="008B3230" w:rsidRDefault="008B3230" w:rsidP="008B3230">
            <w:pPr>
              <w:spacing w:after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Pojęcie, istota i rodzaje kontroli społecznej administracji publicznej.</w:t>
            </w:r>
          </w:p>
          <w:p w14:paraId="5CF9C072" w14:textId="2CF07720" w:rsidR="008B3230" w:rsidRPr="002072C1" w:rsidRDefault="008B3230" w:rsidP="008B32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Miejsce i znaczenie kontroli społecznej w systemie kontroli administracji publicznej.</w:t>
            </w:r>
          </w:p>
        </w:tc>
      </w:tr>
      <w:tr w:rsidR="008B3230" w:rsidRPr="002072C1" w14:paraId="22B7A875" w14:textId="77777777" w:rsidTr="6FE19107">
        <w:tc>
          <w:tcPr>
            <w:tcW w:w="9520" w:type="dxa"/>
          </w:tcPr>
          <w:p w14:paraId="0E27AA29" w14:textId="266F20C5" w:rsidR="008B3230" w:rsidRPr="002072C1" w:rsidRDefault="008B3230" w:rsidP="008B323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Kontrola wewnątrzadministracyjna (kontrola w administracji rządowej, kontrola w administracji samorządowej).</w:t>
            </w:r>
          </w:p>
        </w:tc>
      </w:tr>
      <w:tr w:rsidR="008B3230" w:rsidRPr="002072C1" w14:paraId="288BA7E9" w14:textId="77777777" w:rsidTr="6FE19107">
        <w:tc>
          <w:tcPr>
            <w:tcW w:w="9520" w:type="dxa"/>
          </w:tcPr>
          <w:p w14:paraId="7AC667DE" w14:textId="5872ED5F" w:rsidR="008B3230" w:rsidRPr="008B3230" w:rsidRDefault="008B3230" w:rsidP="008B323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</w:rPr>
            </w:pPr>
            <w:r w:rsidRPr="008B3230">
              <w:rPr>
                <w:rFonts w:ascii="Corbel" w:hAnsi="Corbel"/>
              </w:rPr>
              <w:t>Pojęcie, istota oraz rodzaje nadzoru. Nadzór nad wykonywaniem zadań publicznych, podstawy prawne działalności nadzorczej. Zadania nadzorcze administracji: znaczenie, rodzaje, hierarchia i formy ochrony dóbr chronionych.</w:t>
            </w:r>
          </w:p>
        </w:tc>
      </w:tr>
      <w:tr w:rsidR="008B3230" w:rsidRPr="002072C1" w14:paraId="18D69880" w14:textId="77777777" w:rsidTr="6FE19107">
        <w:tc>
          <w:tcPr>
            <w:tcW w:w="9520" w:type="dxa"/>
          </w:tcPr>
          <w:p w14:paraId="10B55DA7" w14:textId="175EE1E3" w:rsidR="008B3230" w:rsidRPr="002072C1" w:rsidRDefault="008B3230" w:rsidP="008B323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Formy działań nadzorczych: czynności nadzorcze fazy kontroli, czynności faktyczne.</w:t>
            </w:r>
          </w:p>
        </w:tc>
      </w:tr>
      <w:tr w:rsidR="008B3230" w:rsidRPr="002072C1" w14:paraId="0B12B8C4" w14:textId="77777777" w:rsidTr="6FE19107">
        <w:tc>
          <w:tcPr>
            <w:tcW w:w="9520" w:type="dxa"/>
          </w:tcPr>
          <w:p w14:paraId="7BA52F41" w14:textId="3156378C" w:rsidR="008B3230" w:rsidRPr="002072C1" w:rsidRDefault="008B3230" w:rsidP="008B323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Nadzór i kontrola nad samorządowymi jednostkami organizacyjnymi (RIO, NIK, wojewoda). </w:t>
            </w:r>
          </w:p>
        </w:tc>
      </w:tr>
      <w:tr w:rsidR="008B3230" w:rsidRPr="008B3230" w14:paraId="62CDDA60" w14:textId="77777777" w:rsidTr="6FE19107">
        <w:tc>
          <w:tcPr>
            <w:tcW w:w="9520" w:type="dxa"/>
          </w:tcPr>
          <w:p w14:paraId="066EC6D0" w14:textId="4EE21A75" w:rsidR="008B3230" w:rsidRPr="008B3230" w:rsidRDefault="008B3230" w:rsidP="008B3230">
            <w:pPr>
              <w:pStyle w:val="Akapitzlist"/>
              <w:spacing w:after="0" w:line="240" w:lineRule="auto"/>
              <w:ind w:left="34" w:hanging="34"/>
              <w:jc w:val="both"/>
              <w:rPr>
                <w:rFonts w:ascii="Corbel" w:hAnsi="Corbel"/>
                <w:sz w:val="24"/>
                <w:szCs w:val="24"/>
              </w:rPr>
            </w:pPr>
            <w:r w:rsidRPr="008B3230">
              <w:rPr>
                <w:rFonts w:ascii="Corbel" w:hAnsi="Corbel"/>
              </w:rPr>
              <w:t>Kontrola zarządcza - założenia i funkcje w administracji publicznej.</w:t>
            </w:r>
            <w:r>
              <w:rPr>
                <w:rFonts w:ascii="Corbel" w:hAnsi="Corbel"/>
              </w:rPr>
              <w:t xml:space="preserve"> Audyt wewnętrzny i jego regulacja prawna. </w:t>
            </w:r>
          </w:p>
        </w:tc>
      </w:tr>
    </w:tbl>
    <w:p w14:paraId="46FE518A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2833F71" w14:textId="77777777" w:rsidR="008B3230" w:rsidRDefault="008B323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FF0389" w14:textId="77777777" w:rsidR="008B3230" w:rsidRDefault="008B323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15361E" w14:textId="77777777" w:rsidR="008B3230" w:rsidRDefault="008B323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EFF431" w14:textId="77777777" w:rsidR="008B3230" w:rsidRPr="002072C1" w:rsidRDefault="008B323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1B8F2E" w14:textId="580F63F4" w:rsidR="00DE6212" w:rsidRPr="00DA1850" w:rsidRDefault="00DE6212" w:rsidP="00DA1850">
      <w:pPr>
        <w:pStyle w:val="Akapitzlist"/>
        <w:numPr>
          <w:ilvl w:val="0"/>
          <w:numId w:val="1"/>
        </w:numPr>
        <w:rPr>
          <w:rFonts w:ascii="Corbel" w:hAnsi="Corbel"/>
          <w:smallCaps/>
          <w:sz w:val="24"/>
          <w:szCs w:val="24"/>
        </w:rPr>
      </w:pPr>
      <w:r w:rsidRPr="002072C1">
        <w:rPr>
          <w:rFonts w:ascii="Corbel" w:hAnsi="Corbel"/>
          <w:smallCaps/>
          <w:sz w:val="24"/>
          <w:szCs w:val="24"/>
        </w:rPr>
        <w:lastRenderedPageBreak/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E6212" w:rsidRPr="002072C1" w14:paraId="4FA39E45" w14:textId="77777777" w:rsidTr="008B3230">
        <w:tc>
          <w:tcPr>
            <w:tcW w:w="9520" w:type="dxa"/>
          </w:tcPr>
          <w:p w14:paraId="6250C508" w14:textId="77777777" w:rsidR="00DE6212" w:rsidRPr="002072C1" w:rsidRDefault="00DE6212" w:rsidP="00DE6212">
            <w:pPr>
              <w:pStyle w:val="Punktygwne"/>
              <w:spacing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Treści merytoryczne</w:t>
            </w:r>
          </w:p>
        </w:tc>
      </w:tr>
      <w:tr w:rsidR="008B3230" w:rsidRPr="002072C1" w14:paraId="192F5013" w14:textId="77777777" w:rsidTr="008B3230">
        <w:tc>
          <w:tcPr>
            <w:tcW w:w="9520" w:type="dxa"/>
          </w:tcPr>
          <w:p w14:paraId="52FB9927" w14:textId="47746A5F" w:rsidR="008B3230" w:rsidRPr="002072C1" w:rsidRDefault="008B3230" w:rsidP="008B32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bookmarkStart w:id="0" w:name="_Hlk178235558"/>
            <w:r>
              <w:rPr>
                <w:rFonts w:ascii="Corbel" w:hAnsi="Corbel"/>
              </w:rPr>
              <w:t>Zagadnienia wstępne: kontrola a nadzór – cechy i funkcje.</w:t>
            </w:r>
            <w:bookmarkEnd w:id="0"/>
            <w:r>
              <w:rPr>
                <w:rFonts w:ascii="Corbel" w:hAnsi="Corbel"/>
              </w:rPr>
              <w:t xml:space="preserve"> Pojęcia pokrewne. </w:t>
            </w:r>
          </w:p>
        </w:tc>
      </w:tr>
      <w:tr w:rsidR="008B3230" w:rsidRPr="002072C1" w14:paraId="2725D437" w14:textId="77777777" w:rsidTr="008B3230">
        <w:tc>
          <w:tcPr>
            <w:tcW w:w="9520" w:type="dxa"/>
          </w:tcPr>
          <w:p w14:paraId="471FB9C0" w14:textId="1A3DB91F" w:rsidR="008B3230" w:rsidRPr="002072C1" w:rsidRDefault="008B3230" w:rsidP="008B32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bookmarkStart w:id="1" w:name="_Hlk178235654"/>
            <w:r>
              <w:rPr>
                <w:rFonts w:ascii="Corbel" w:hAnsi="Corbel"/>
              </w:rPr>
              <w:t>Prawny system kontroli administracji publicznej.</w:t>
            </w:r>
            <w:bookmarkEnd w:id="1"/>
          </w:p>
        </w:tc>
      </w:tr>
      <w:tr w:rsidR="008B3230" w:rsidRPr="002072C1" w14:paraId="68C4E0FA" w14:textId="77777777" w:rsidTr="008B3230">
        <w:tc>
          <w:tcPr>
            <w:tcW w:w="9520" w:type="dxa"/>
          </w:tcPr>
          <w:p w14:paraId="714B172C" w14:textId="39D017F5" w:rsidR="008B3230" w:rsidRPr="002072C1" w:rsidRDefault="008B3230" w:rsidP="008B32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bookmarkStart w:id="2" w:name="_Hlk178235674"/>
            <w:r>
              <w:rPr>
                <w:rFonts w:ascii="Corbel" w:hAnsi="Corbel"/>
              </w:rPr>
              <w:t>Podstawowe rodzaje i kryteria kontroli, cechy dobrej kontroli, problem jakości kontroli.</w:t>
            </w:r>
            <w:bookmarkEnd w:id="2"/>
          </w:p>
        </w:tc>
      </w:tr>
      <w:tr w:rsidR="008B3230" w:rsidRPr="002072C1" w14:paraId="33FB6A22" w14:textId="77777777" w:rsidTr="008B3230">
        <w:tc>
          <w:tcPr>
            <w:tcW w:w="9520" w:type="dxa"/>
          </w:tcPr>
          <w:p w14:paraId="63F7C989" w14:textId="059832E5" w:rsidR="008B3230" w:rsidRPr="002072C1" w:rsidRDefault="008B3230" w:rsidP="008B32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bookmarkStart w:id="3" w:name="_Hlk178235696"/>
            <w:r>
              <w:rPr>
                <w:rFonts w:ascii="Corbel" w:hAnsi="Corbel"/>
              </w:rPr>
              <w:t>Kontrola zewnętrzna nad administracją (kontrola parlamentarna, Trybunału Stanu i Trybunału Konstytucyjnego, Rzecznika Praw Obywatelskich, Najwyższej Izby Kontroli, kontrola sądowa).</w:t>
            </w:r>
            <w:bookmarkEnd w:id="3"/>
          </w:p>
        </w:tc>
      </w:tr>
      <w:tr w:rsidR="008B3230" w:rsidRPr="002072C1" w14:paraId="1A4ABA39" w14:textId="77777777" w:rsidTr="008B3230">
        <w:tc>
          <w:tcPr>
            <w:tcW w:w="9520" w:type="dxa"/>
          </w:tcPr>
          <w:p w14:paraId="05D760D0" w14:textId="77777777" w:rsidR="008B3230" w:rsidRDefault="008B3230" w:rsidP="008B3230">
            <w:pPr>
              <w:spacing w:after="0"/>
              <w:jc w:val="both"/>
              <w:rPr>
                <w:rFonts w:ascii="Corbel" w:hAnsi="Corbel"/>
              </w:rPr>
            </w:pPr>
            <w:bookmarkStart w:id="4" w:name="_Hlk178235733"/>
            <w:r>
              <w:rPr>
                <w:rFonts w:ascii="Corbel" w:hAnsi="Corbel"/>
              </w:rPr>
              <w:t>Pojęcie, istota i rodzaje kontroli społecznej administracji publicznej.</w:t>
            </w:r>
          </w:p>
          <w:p w14:paraId="4F235A44" w14:textId="32A9C63C" w:rsidR="008B3230" w:rsidRPr="002072C1" w:rsidRDefault="008B3230" w:rsidP="008B32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Miejsce i znaczenie kontroli społecznej w systemie kontroli administracji publicznej.</w:t>
            </w:r>
            <w:bookmarkEnd w:id="4"/>
          </w:p>
        </w:tc>
      </w:tr>
      <w:tr w:rsidR="008B3230" w:rsidRPr="002072C1" w14:paraId="2FE36267" w14:textId="77777777" w:rsidTr="008B3230">
        <w:tc>
          <w:tcPr>
            <w:tcW w:w="9520" w:type="dxa"/>
          </w:tcPr>
          <w:p w14:paraId="3FD6D62D" w14:textId="0403A33C" w:rsidR="008B3230" w:rsidRPr="002072C1" w:rsidRDefault="008B3230" w:rsidP="008B32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bookmarkStart w:id="5" w:name="_Hlk178235747"/>
            <w:r>
              <w:rPr>
                <w:rFonts w:ascii="Corbel" w:hAnsi="Corbel"/>
              </w:rPr>
              <w:t>Kontrola wewnątrzadministracyjna (kontrola w administracji rządowej, kontrola w administracji samorządowej).</w:t>
            </w:r>
            <w:bookmarkEnd w:id="5"/>
          </w:p>
        </w:tc>
      </w:tr>
      <w:tr w:rsidR="008B3230" w:rsidRPr="002072C1" w14:paraId="3A9A14BD" w14:textId="77777777" w:rsidTr="008B3230">
        <w:tc>
          <w:tcPr>
            <w:tcW w:w="9520" w:type="dxa"/>
          </w:tcPr>
          <w:p w14:paraId="4142CC08" w14:textId="1B570F4A" w:rsidR="008B3230" w:rsidRPr="002072C1" w:rsidRDefault="008B3230" w:rsidP="008B32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bookmarkStart w:id="6" w:name="_Hlk178235760"/>
            <w:r w:rsidRPr="00FE0DEA">
              <w:rPr>
                <w:rFonts w:ascii="Corbel" w:hAnsi="Corbel"/>
              </w:rPr>
              <w:t>Pojęcie, istota oraz rodzaje nadzoru. Nadzór nad wykonywaniem zadań publicznych, podstawy prawne działalności nadzorczej</w:t>
            </w:r>
            <w:r>
              <w:rPr>
                <w:rFonts w:ascii="Corbel" w:hAnsi="Corbel"/>
              </w:rPr>
              <w:t>. Zadania nadzorcze administracji: znaczenie, rodzaje, hierarchia i formy ochrony dóbr chronionych</w:t>
            </w:r>
            <w:bookmarkEnd w:id="6"/>
            <w:r>
              <w:rPr>
                <w:rFonts w:ascii="Corbel" w:hAnsi="Corbel"/>
              </w:rPr>
              <w:t>.</w:t>
            </w:r>
          </w:p>
        </w:tc>
      </w:tr>
      <w:tr w:rsidR="008B3230" w:rsidRPr="002072C1" w14:paraId="47041D08" w14:textId="77777777" w:rsidTr="008B3230">
        <w:tc>
          <w:tcPr>
            <w:tcW w:w="9520" w:type="dxa"/>
          </w:tcPr>
          <w:p w14:paraId="441A7B97" w14:textId="6998DF0C" w:rsidR="008B3230" w:rsidRPr="002072C1" w:rsidRDefault="008B3230" w:rsidP="008B32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Formy działań nadzorczych: czynności nadzorcze fazy kontroli, czynności faktyczne.</w:t>
            </w:r>
          </w:p>
        </w:tc>
      </w:tr>
      <w:tr w:rsidR="008B3230" w:rsidRPr="002072C1" w14:paraId="7433CC1B" w14:textId="77777777" w:rsidTr="008B3230">
        <w:tc>
          <w:tcPr>
            <w:tcW w:w="9520" w:type="dxa"/>
          </w:tcPr>
          <w:p w14:paraId="03DA9932" w14:textId="474F662D" w:rsidR="008B3230" w:rsidRPr="002072C1" w:rsidRDefault="008B3230" w:rsidP="008B32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 xml:space="preserve">Nadzór i kontrola nad samorządowymi jednostkami organizacyjnymi (RIO, NIK, wojewoda). </w:t>
            </w:r>
          </w:p>
        </w:tc>
      </w:tr>
      <w:tr w:rsidR="008B3230" w:rsidRPr="002072C1" w14:paraId="6851FB7A" w14:textId="77777777" w:rsidTr="008B3230">
        <w:trPr>
          <w:trHeight w:val="70"/>
        </w:trPr>
        <w:tc>
          <w:tcPr>
            <w:tcW w:w="9520" w:type="dxa"/>
          </w:tcPr>
          <w:p w14:paraId="2692C9BC" w14:textId="0F16D4BC" w:rsidR="008B3230" w:rsidRPr="002072C1" w:rsidRDefault="008B3230" w:rsidP="008B323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Kontrola zarządcza - założenia i funkcje w administracji publicznej.</w:t>
            </w:r>
          </w:p>
        </w:tc>
      </w:tr>
    </w:tbl>
    <w:p w14:paraId="57774D57" w14:textId="77777777" w:rsidR="00DE6212" w:rsidRPr="002072C1" w:rsidRDefault="00DE621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DED567" w14:textId="77777777" w:rsidR="0085747A" w:rsidRPr="002072C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>3.4 Metody dydaktyczne</w:t>
      </w:r>
    </w:p>
    <w:p w14:paraId="7DAD9F3D" w14:textId="77777777" w:rsidR="0085747A" w:rsidRPr="002072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C2EAAA" w14:textId="77777777" w:rsidR="002072C1" w:rsidRPr="002072C1" w:rsidRDefault="002072C1" w:rsidP="002072C1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2072C1">
        <w:rPr>
          <w:rFonts w:ascii="Corbel" w:hAnsi="Corbel"/>
          <w:b w:val="0"/>
          <w:smallCaps w:val="0"/>
          <w:szCs w:val="24"/>
        </w:rPr>
        <w:t xml:space="preserve">wykłady: wykład z prezentacją multimedialną, dyskusja, analiza przypadków, </w:t>
      </w:r>
    </w:p>
    <w:p w14:paraId="38B126D8" w14:textId="77777777" w:rsidR="002072C1" w:rsidRPr="002072C1" w:rsidRDefault="002072C1" w:rsidP="002072C1">
      <w:pPr>
        <w:pStyle w:val="Punktygwne"/>
        <w:rPr>
          <w:rFonts w:ascii="Corbel" w:hAnsi="Corbel"/>
          <w:b w:val="0"/>
          <w:smallCaps w:val="0"/>
          <w:szCs w:val="24"/>
        </w:rPr>
      </w:pPr>
      <w:r w:rsidRPr="002072C1">
        <w:rPr>
          <w:rFonts w:ascii="Corbel" w:hAnsi="Corbel"/>
          <w:b w:val="0"/>
          <w:smallCaps w:val="0"/>
          <w:szCs w:val="24"/>
        </w:rPr>
        <w:t>ćwiczenia: dyskusja, analiza przypadków, praca w grupie, prezentacja/referat.</w:t>
      </w:r>
    </w:p>
    <w:p w14:paraId="7F2BF0F3" w14:textId="77777777" w:rsidR="00E960BB" w:rsidRPr="002072C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C79B3A" w14:textId="77777777" w:rsidR="0085747A" w:rsidRPr="002072C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 xml:space="preserve">4. </w:t>
      </w:r>
      <w:r w:rsidR="0085747A" w:rsidRPr="002072C1">
        <w:rPr>
          <w:rFonts w:ascii="Corbel" w:hAnsi="Corbel"/>
          <w:smallCaps w:val="0"/>
          <w:szCs w:val="24"/>
        </w:rPr>
        <w:t>METODY I KRYTERIA OCENY</w:t>
      </w:r>
    </w:p>
    <w:p w14:paraId="2B9AF124" w14:textId="77777777" w:rsidR="00923D7D" w:rsidRPr="002072C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1A939" w14:textId="77777777" w:rsidR="0085747A" w:rsidRPr="002072C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2072C1">
        <w:rPr>
          <w:rFonts w:ascii="Corbel" w:hAnsi="Corbel"/>
          <w:smallCaps w:val="0"/>
          <w:szCs w:val="24"/>
        </w:rPr>
        <w:t>uczenia się</w:t>
      </w:r>
    </w:p>
    <w:p w14:paraId="1065E3ED" w14:textId="77777777" w:rsidR="0085747A" w:rsidRPr="002072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2072C1" w14:paraId="442FF031" w14:textId="77777777" w:rsidTr="00704BA8">
        <w:tc>
          <w:tcPr>
            <w:tcW w:w="1962" w:type="dxa"/>
            <w:vAlign w:val="center"/>
          </w:tcPr>
          <w:p w14:paraId="2FE5A416" w14:textId="77777777" w:rsidR="0085747A" w:rsidRPr="002072C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7D4A12F" w14:textId="77777777" w:rsidR="0085747A" w:rsidRPr="002072C1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A87FCB"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</w:p>
          <w:p w14:paraId="53383C99" w14:textId="77777777" w:rsidR="0085747A" w:rsidRPr="002072C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F79A016" w14:textId="77777777" w:rsidR="00923D7D" w:rsidRPr="002072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7FF320C" w14:textId="77777777" w:rsidR="0085747A" w:rsidRPr="002072C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22B9B" w:rsidRPr="002072C1" w14:paraId="7E4907F8" w14:textId="77777777" w:rsidTr="00704BA8">
        <w:tc>
          <w:tcPr>
            <w:tcW w:w="1962" w:type="dxa"/>
          </w:tcPr>
          <w:p w14:paraId="7E1E6EF9" w14:textId="77777777" w:rsidR="00D22B9B" w:rsidRPr="002072C1" w:rsidRDefault="00D22B9B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70944B3A" w14:textId="77777777" w:rsidR="00D22B9B" w:rsidRPr="002072C1" w:rsidRDefault="00D22B9B" w:rsidP="00D22B9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</w:tcPr>
          <w:p w14:paraId="0416EB2E" w14:textId="77777777" w:rsidR="00D22B9B" w:rsidRPr="002072C1" w:rsidRDefault="00D22B9B" w:rsidP="00704B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w, ćw</w:t>
            </w:r>
          </w:p>
        </w:tc>
      </w:tr>
      <w:tr w:rsidR="00D22B9B" w:rsidRPr="002072C1" w14:paraId="3CA3B352" w14:textId="77777777" w:rsidTr="00704BA8">
        <w:tc>
          <w:tcPr>
            <w:tcW w:w="1962" w:type="dxa"/>
          </w:tcPr>
          <w:p w14:paraId="52C3A124" w14:textId="77777777" w:rsidR="00D22B9B" w:rsidRPr="002072C1" w:rsidRDefault="00D22B9B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609B938" w14:textId="77777777" w:rsidR="00D22B9B" w:rsidRPr="002072C1" w:rsidRDefault="00D22B9B" w:rsidP="00D22B9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</w:tcPr>
          <w:p w14:paraId="2E137CB3" w14:textId="77777777" w:rsidR="00D22B9B" w:rsidRPr="002072C1" w:rsidRDefault="00D22B9B" w:rsidP="007F003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D22B9B" w:rsidRPr="002072C1" w14:paraId="71A42C81" w14:textId="77777777" w:rsidTr="00704BA8">
        <w:tc>
          <w:tcPr>
            <w:tcW w:w="1962" w:type="dxa"/>
          </w:tcPr>
          <w:p w14:paraId="6F2337E3" w14:textId="77777777" w:rsidR="00D22B9B" w:rsidRPr="002072C1" w:rsidRDefault="00D22B9B" w:rsidP="00704B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3523FD45" w14:textId="77777777" w:rsidR="00D22B9B" w:rsidRPr="002072C1" w:rsidRDefault="00D22B9B" w:rsidP="00D22B9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</w:tcPr>
          <w:p w14:paraId="40B81902" w14:textId="77777777" w:rsidR="00D22B9B" w:rsidRPr="002072C1" w:rsidRDefault="00D22B9B" w:rsidP="007F003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D22B9B" w:rsidRPr="002072C1" w14:paraId="07FD97CE" w14:textId="77777777" w:rsidTr="000D042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3558" w14:textId="77777777" w:rsidR="00D22B9B" w:rsidRPr="002072C1" w:rsidRDefault="00D22B9B" w:rsidP="000D04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3AC7" w14:textId="77777777" w:rsidR="00D22B9B" w:rsidRPr="002072C1" w:rsidRDefault="00D22B9B" w:rsidP="00D22B9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48C" w14:textId="77777777" w:rsidR="00D22B9B" w:rsidRPr="002072C1" w:rsidRDefault="00D22B9B" w:rsidP="000D04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D22B9B" w:rsidRPr="002072C1" w14:paraId="5165FC88" w14:textId="77777777" w:rsidTr="000D042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69C1" w14:textId="77777777" w:rsidR="00D22B9B" w:rsidRPr="002072C1" w:rsidRDefault="00D22B9B" w:rsidP="000D04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lastRenderedPageBreak/>
              <w:t>Ek_ 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DDE1" w14:textId="77777777" w:rsidR="00D22B9B" w:rsidRPr="002072C1" w:rsidRDefault="00D22B9B" w:rsidP="00D22B9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CAE1" w14:textId="77777777" w:rsidR="00D22B9B" w:rsidRPr="002072C1" w:rsidRDefault="00D22B9B" w:rsidP="000D04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D22B9B" w:rsidRPr="002072C1" w14:paraId="0FCB673A" w14:textId="77777777" w:rsidTr="000D0429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C705" w14:textId="77777777" w:rsidR="00D22B9B" w:rsidRPr="002072C1" w:rsidRDefault="00D22B9B" w:rsidP="000D04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EDF3" w14:textId="77777777" w:rsidR="00D22B9B" w:rsidRPr="002072C1" w:rsidRDefault="00D22B9B" w:rsidP="00D22B9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42AB" w14:textId="77777777" w:rsidR="00D22B9B" w:rsidRPr="002072C1" w:rsidRDefault="00D22B9B" w:rsidP="000D0429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D22B9B" w:rsidRPr="002072C1" w14:paraId="0406EFCF" w14:textId="77777777" w:rsidTr="0029605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CC07" w14:textId="77777777" w:rsidR="00D22B9B" w:rsidRPr="002072C1" w:rsidRDefault="00D22B9B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E59D" w14:textId="77777777" w:rsidR="00D22B9B" w:rsidRPr="002072C1" w:rsidRDefault="00D22B9B" w:rsidP="00D22B9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6CF0" w14:textId="77777777" w:rsidR="00D22B9B" w:rsidRPr="002072C1" w:rsidRDefault="00D22B9B" w:rsidP="007F003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D22B9B" w:rsidRPr="002072C1" w14:paraId="245433B0" w14:textId="77777777" w:rsidTr="0029605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89A8" w14:textId="77777777" w:rsidR="00D22B9B" w:rsidRPr="002072C1" w:rsidRDefault="00D22B9B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FB802" w14:textId="77777777" w:rsidR="00D22B9B" w:rsidRPr="002072C1" w:rsidRDefault="00D22B9B" w:rsidP="00D22B9B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E1FA" w14:textId="77777777" w:rsidR="00D22B9B" w:rsidRPr="002072C1" w:rsidRDefault="00D22B9B" w:rsidP="007F003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  <w:tr w:rsidR="007F003F" w:rsidRPr="002072C1" w14:paraId="64DFE0BD" w14:textId="77777777" w:rsidTr="00296055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AC8C" w14:textId="77777777" w:rsidR="007F003F" w:rsidRPr="002072C1" w:rsidRDefault="003D54C5" w:rsidP="005F43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072C1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46E3" w14:textId="77777777" w:rsidR="007F003F" w:rsidRPr="002072C1" w:rsidRDefault="00D22B9B" w:rsidP="00D22B9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  <w:highlight w:val="yellow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 ustny lub pisemny, kolokwium,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25A4" w14:textId="77777777" w:rsidR="007F003F" w:rsidRPr="002072C1" w:rsidRDefault="007F003F" w:rsidP="007F003F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w, ćw</w:t>
            </w:r>
          </w:p>
        </w:tc>
      </w:tr>
    </w:tbl>
    <w:p w14:paraId="7BBD9C88" w14:textId="77777777" w:rsidR="008663C0" w:rsidRPr="002072C1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342B007F" w14:textId="77777777" w:rsidR="0085747A" w:rsidRPr="002072C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 xml:space="preserve">4.2 </w:t>
      </w:r>
      <w:r w:rsidR="0085747A" w:rsidRPr="002072C1">
        <w:rPr>
          <w:rFonts w:ascii="Corbel" w:hAnsi="Corbel"/>
          <w:smallCaps w:val="0"/>
          <w:szCs w:val="24"/>
        </w:rPr>
        <w:t>Warunki zaliczenia przedmiotu (kryteria oceniania)</w:t>
      </w:r>
    </w:p>
    <w:p w14:paraId="70BEE1F9" w14:textId="77777777" w:rsidR="008663C0" w:rsidRPr="002072C1" w:rsidRDefault="008663C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663C0" w:rsidRPr="002072C1" w14:paraId="2F60E0EC" w14:textId="77777777" w:rsidTr="6FE19107">
        <w:tc>
          <w:tcPr>
            <w:tcW w:w="9670" w:type="dxa"/>
          </w:tcPr>
          <w:p w14:paraId="65F0057D" w14:textId="77777777" w:rsidR="00CF6C79" w:rsidRPr="002072C1" w:rsidRDefault="00CF6C79" w:rsidP="002072C1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smallCaps w:val="0"/>
                <w:szCs w:val="24"/>
              </w:rPr>
              <w:t>Wykład:</w:t>
            </w: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14:paraId="440F8C50" w14:textId="77777777" w:rsidR="008663C0" w:rsidRPr="002072C1" w:rsidRDefault="00CF6C79" w:rsidP="002072C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smallCaps w:val="0"/>
                <w:szCs w:val="24"/>
              </w:rPr>
              <w:t>Ćwiczenia:</w:t>
            </w: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 kolokwium zaliczeniowe (do uzyskania oceny pozytywnej wymagane jest osiągnięcie minimum 50% poprawnych odpowiedzi), aktywność na zajęciach, obecność na zajęciach. Kryteria oceniania aktualny stan prawny, kompletność odpowiedzi, poprawna terminologia, właściwe zastosowanie uzyskanej wiedzy</w:t>
            </w:r>
            <w:r w:rsidR="00B905DE" w:rsidRPr="002072C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386B53A" w14:textId="77777777" w:rsidR="008663C0" w:rsidRPr="002072C1" w:rsidRDefault="008663C0" w:rsidP="002072C1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E182FF8" w14:textId="77777777" w:rsidR="00FE0DEA" w:rsidRPr="00F4223D" w:rsidRDefault="00FE0DEA" w:rsidP="00FE0DEA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5,0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20F4F751" w14:textId="04D91F44" w:rsidR="00FE0DEA" w:rsidRPr="00F4223D" w:rsidRDefault="00FE0DEA" w:rsidP="00FE0DEA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4,5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 – 81 – </w:t>
            </w:r>
            <w:r w:rsidR="0010685C">
              <w:rPr>
                <w:rFonts w:cs="Calibri"/>
                <w:color w:val="000000" w:themeColor="text1"/>
                <w:sz w:val="24"/>
                <w:szCs w:val="24"/>
              </w:rPr>
              <w:t>90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%, </w:t>
            </w:r>
          </w:p>
          <w:p w14:paraId="70C09712" w14:textId="77777777" w:rsidR="00FE0DEA" w:rsidRPr="00F4223D" w:rsidRDefault="00FE0DEA" w:rsidP="00FE0DEA">
            <w:pPr>
              <w:spacing w:after="0"/>
            </w:pPr>
            <w:r w:rsidRPr="7FB3ECD2">
              <w:rPr>
                <w:rFonts w:cs="Calibri"/>
                <w:color w:val="000000" w:themeColor="text1"/>
                <w:sz w:val="24"/>
                <w:szCs w:val="24"/>
              </w:rPr>
              <w:t xml:space="preserve">4,0 – 70 – 80%, </w:t>
            </w:r>
          </w:p>
          <w:p w14:paraId="277073AB" w14:textId="77C5C659" w:rsidR="00FE0DEA" w:rsidRPr="00F4223D" w:rsidRDefault="00FE0DEA" w:rsidP="00FE0DEA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3,5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 – 61 </w:t>
            </w:r>
            <w:r w:rsidR="0010685C">
              <w:rPr>
                <w:rFonts w:cs="Calibri"/>
                <w:color w:val="000000" w:themeColor="text1"/>
                <w:sz w:val="24"/>
                <w:szCs w:val="24"/>
              </w:rPr>
              <w:t xml:space="preserve">– 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69%, </w:t>
            </w:r>
          </w:p>
          <w:p w14:paraId="201230C7" w14:textId="619D9AE4" w:rsidR="00FE0DEA" w:rsidRPr="00F4223D" w:rsidRDefault="00FE0DEA" w:rsidP="00FE0DEA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3,0</w:t>
            </w:r>
            <w:r w:rsidR="0010685C">
              <w:rPr>
                <w:rFonts w:cs="Calibri"/>
                <w:color w:val="000000" w:themeColor="text1"/>
                <w:sz w:val="24"/>
                <w:szCs w:val="24"/>
              </w:rPr>
              <w:t xml:space="preserve"> 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>– 5</w:t>
            </w:r>
            <w:r w:rsidR="0010685C">
              <w:rPr>
                <w:rFonts w:cs="Calibri"/>
                <w:color w:val="000000" w:themeColor="text1"/>
                <w:sz w:val="24"/>
                <w:szCs w:val="24"/>
              </w:rPr>
              <w:t>0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 – 60%, </w:t>
            </w:r>
          </w:p>
          <w:p w14:paraId="479EBA60" w14:textId="7559BC8E" w:rsidR="008663C0" w:rsidRPr="0010685C" w:rsidRDefault="00FE0DEA" w:rsidP="0010685C">
            <w:pPr>
              <w:spacing w:after="0"/>
            </w:pPr>
            <w:r>
              <w:rPr>
                <w:rFonts w:cs="Calibri"/>
                <w:color w:val="000000" w:themeColor="text1"/>
                <w:sz w:val="24"/>
                <w:szCs w:val="24"/>
              </w:rPr>
              <w:t>2,0</w:t>
            </w:r>
            <w:r w:rsidR="0010685C">
              <w:rPr>
                <w:rFonts w:cs="Calibri"/>
                <w:color w:val="000000" w:themeColor="text1"/>
                <w:sz w:val="24"/>
                <w:szCs w:val="24"/>
              </w:rPr>
              <w:t xml:space="preserve"> –</w:t>
            </w:r>
            <w:r w:rsidRPr="0A9AF548">
              <w:rPr>
                <w:rFonts w:cs="Calibri"/>
                <w:color w:val="000000" w:themeColor="text1"/>
                <w:sz w:val="24"/>
                <w:szCs w:val="24"/>
              </w:rPr>
              <w:t xml:space="preserve"> poniżej 50%.</w:t>
            </w:r>
          </w:p>
        </w:tc>
      </w:tr>
    </w:tbl>
    <w:p w14:paraId="32A194BA" w14:textId="77777777" w:rsidR="00923D7D" w:rsidRPr="002072C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7BD378FC" w14:textId="77777777" w:rsidR="0085747A" w:rsidRPr="002072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41702A" w14:textId="60EAE561" w:rsidR="6FE19107" w:rsidRDefault="6FE19107">
      <w:r>
        <w:br w:type="page"/>
      </w:r>
    </w:p>
    <w:p w14:paraId="7AD55E71" w14:textId="77777777" w:rsidR="009F4610" w:rsidRPr="002072C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2072C1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2072C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69521D7" w14:textId="77777777" w:rsidR="0085747A" w:rsidRPr="002072C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2072C1" w14:paraId="789F79D3" w14:textId="77777777" w:rsidTr="6FE19107">
        <w:tc>
          <w:tcPr>
            <w:tcW w:w="4962" w:type="dxa"/>
            <w:vAlign w:val="center"/>
          </w:tcPr>
          <w:p w14:paraId="02401AA3" w14:textId="77777777" w:rsidR="0085747A" w:rsidRPr="002072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72C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2072C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2072C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04A9769" w14:textId="77777777" w:rsidR="0085747A" w:rsidRPr="002072C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2072C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2072C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2072C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2072C1" w14:paraId="74E424C0" w14:textId="77777777" w:rsidTr="6FE19107">
        <w:tc>
          <w:tcPr>
            <w:tcW w:w="4962" w:type="dxa"/>
          </w:tcPr>
          <w:p w14:paraId="19118CF7" w14:textId="49367173" w:rsidR="0085747A" w:rsidRPr="002072C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E19107">
              <w:rPr>
                <w:rFonts w:ascii="Corbel" w:hAnsi="Corbel"/>
                <w:sz w:val="24"/>
                <w:szCs w:val="24"/>
              </w:rPr>
              <w:t>G</w:t>
            </w:r>
            <w:r w:rsidR="0085747A" w:rsidRPr="6FE19107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389C0B9B" w:rsidRPr="6FE19107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6FE19107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1599634" w14:textId="77777777" w:rsidR="0085747A" w:rsidRPr="002072C1" w:rsidRDefault="328EFACF" w:rsidP="53EA3F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2072C1" w14:paraId="36ADE717" w14:textId="77777777" w:rsidTr="6FE19107">
        <w:tc>
          <w:tcPr>
            <w:tcW w:w="4962" w:type="dxa"/>
          </w:tcPr>
          <w:p w14:paraId="6F62CE1C" w14:textId="32CAA323" w:rsidR="00C61DC5" w:rsidRPr="002072C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FE19107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65158CFC" w:rsidRPr="6FE19107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C8A0BD2" w14:textId="77777777" w:rsidR="00C61DC5" w:rsidRPr="002072C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6F456AD" w14:textId="77777777" w:rsidR="00C61DC5" w:rsidRPr="002072C1" w:rsidRDefault="001C60C5" w:rsidP="001C60C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2072C1" w14:paraId="7C1CA3A1" w14:textId="77777777" w:rsidTr="6FE19107">
        <w:tc>
          <w:tcPr>
            <w:tcW w:w="4962" w:type="dxa"/>
          </w:tcPr>
          <w:p w14:paraId="488738B1" w14:textId="77777777" w:rsidR="0071620A" w:rsidRPr="002072C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0696C841" w14:textId="77777777" w:rsidR="00C61DC5" w:rsidRPr="002072C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618D12F1" w14:textId="77777777" w:rsidR="00C61DC5" w:rsidRPr="002072C1" w:rsidRDefault="362E4334" w:rsidP="53EA3F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="0085747A" w:rsidRPr="002072C1" w14:paraId="407BEF2A" w14:textId="77777777" w:rsidTr="6FE19107">
        <w:tc>
          <w:tcPr>
            <w:tcW w:w="4962" w:type="dxa"/>
          </w:tcPr>
          <w:p w14:paraId="71BE4FE5" w14:textId="77777777" w:rsidR="0085747A" w:rsidRPr="002072C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D0C0080" w14:textId="77777777" w:rsidR="0085747A" w:rsidRPr="002072C1" w:rsidRDefault="001C60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1</w:t>
            </w:r>
            <w:r w:rsidR="06DD87BB" w:rsidRPr="002072C1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2072C1" w14:paraId="1EA9193F" w14:textId="77777777" w:rsidTr="6FE19107">
        <w:tc>
          <w:tcPr>
            <w:tcW w:w="4962" w:type="dxa"/>
          </w:tcPr>
          <w:p w14:paraId="6D92EEBA" w14:textId="77777777" w:rsidR="0085747A" w:rsidRPr="002072C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2072C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8DD58EC" w14:textId="77777777" w:rsidR="0085747A" w:rsidRPr="002072C1" w:rsidRDefault="003419E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072C1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583A529D" w14:textId="77777777" w:rsidR="0085747A" w:rsidRPr="002072C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2072C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2072C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802AE0" w14:textId="77777777" w:rsidR="003E1941" w:rsidRPr="002072C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F9A50C" w14:textId="77777777" w:rsidR="0085747A" w:rsidRPr="002072C1" w:rsidRDefault="0071620A" w:rsidP="53EA3F5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 xml:space="preserve">6. </w:t>
      </w:r>
      <w:r w:rsidR="0085747A" w:rsidRPr="002072C1">
        <w:rPr>
          <w:rFonts w:ascii="Corbel" w:hAnsi="Corbel"/>
          <w:smallCaps w:val="0"/>
          <w:szCs w:val="24"/>
        </w:rPr>
        <w:t>PRAKTYKI ZAWODOWE W RAMACH PRZEDMIOTU</w:t>
      </w:r>
    </w:p>
    <w:p w14:paraId="073D96C1" w14:textId="77777777" w:rsidR="0085747A" w:rsidRPr="002072C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2072C1" w14:paraId="07C02662" w14:textId="77777777" w:rsidTr="53EA3F55">
        <w:trPr>
          <w:trHeight w:val="397"/>
        </w:trPr>
        <w:tc>
          <w:tcPr>
            <w:tcW w:w="3544" w:type="dxa"/>
          </w:tcPr>
          <w:p w14:paraId="60CD11F9" w14:textId="77777777" w:rsidR="0085747A" w:rsidRPr="002072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6376F93" w14:textId="77777777" w:rsidR="0085747A" w:rsidRPr="002072C1" w:rsidRDefault="12E2A14E" w:rsidP="53EA3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Nie dotyczy</w:t>
            </w:r>
          </w:p>
        </w:tc>
      </w:tr>
      <w:tr w:rsidR="0085747A" w:rsidRPr="002072C1" w14:paraId="3AB2BB4D" w14:textId="77777777" w:rsidTr="53EA3F55">
        <w:trPr>
          <w:trHeight w:val="397"/>
        </w:trPr>
        <w:tc>
          <w:tcPr>
            <w:tcW w:w="3544" w:type="dxa"/>
          </w:tcPr>
          <w:p w14:paraId="718D381E" w14:textId="77777777" w:rsidR="0085747A" w:rsidRPr="002072C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1AED1C8" w14:textId="77777777" w:rsidR="0085747A" w:rsidRPr="002072C1" w:rsidRDefault="074F8DA9" w:rsidP="53EA3F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C8440C" w14:textId="77777777" w:rsidR="003E1941" w:rsidRPr="002072C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E780B7" w14:textId="77777777" w:rsidR="0085747A" w:rsidRPr="002072C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2072C1">
        <w:rPr>
          <w:rFonts w:ascii="Corbel" w:hAnsi="Corbel"/>
          <w:smallCaps w:val="0"/>
          <w:szCs w:val="24"/>
        </w:rPr>
        <w:t xml:space="preserve">7. </w:t>
      </w:r>
      <w:r w:rsidR="0085747A" w:rsidRPr="002072C1">
        <w:rPr>
          <w:rFonts w:ascii="Corbel" w:hAnsi="Corbel"/>
          <w:smallCaps w:val="0"/>
          <w:szCs w:val="24"/>
        </w:rPr>
        <w:t>LITERATURA</w:t>
      </w:r>
    </w:p>
    <w:p w14:paraId="3241A5CD" w14:textId="77777777" w:rsidR="008663C0" w:rsidRPr="002072C1" w:rsidRDefault="008663C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663C0" w:rsidRPr="002072C1" w14:paraId="568E37E9" w14:textId="77777777" w:rsidTr="6FE19107">
        <w:trPr>
          <w:trHeight w:val="397"/>
        </w:trPr>
        <w:tc>
          <w:tcPr>
            <w:tcW w:w="7513" w:type="dxa"/>
          </w:tcPr>
          <w:p w14:paraId="1B828197" w14:textId="77777777" w:rsidR="008663C0" w:rsidRPr="002072C1" w:rsidRDefault="13D00F15" w:rsidP="0010685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  <w:r w:rsidRPr="002072C1">
              <w:rPr>
                <w:rFonts w:ascii="Corbel" w:hAnsi="Corbel"/>
                <w:bCs/>
                <w:smallCaps w:val="0"/>
                <w:szCs w:val="24"/>
              </w:rPr>
              <w:t xml:space="preserve">Literatura podstawowa: </w:t>
            </w:r>
          </w:p>
          <w:p w14:paraId="78B248B5" w14:textId="77777777" w:rsidR="53EA3F55" w:rsidRPr="002072C1" w:rsidRDefault="53EA3F55" w:rsidP="0010685C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A9C3333" w14:textId="77777777" w:rsidR="00981032" w:rsidRPr="002072C1" w:rsidRDefault="00981032" w:rsidP="0010685C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Jagielski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, Kontrola administracji publicznej</w:t>
            </w: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</w:t>
            </w:r>
            <w:r w:rsidR="00EF34D3"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4, LexisNexis, Warszawa 2018</w:t>
            </w:r>
            <w:r w:rsidR="00482E56"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056517A7" w14:textId="77777777" w:rsidR="002F7C62" w:rsidRPr="002072C1" w:rsidRDefault="002F7C62" w:rsidP="0010685C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Jędrzejewski, H. Nowicki, 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Kontrola administracji publicznej. Kontrola a nadzór, struktura systemu, instytucje</w:t>
            </w:r>
            <w:r w:rsidRPr="002072C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Toruń 1995,</w:t>
            </w:r>
          </w:p>
          <w:p w14:paraId="12491945" w14:textId="7C0721BC" w:rsidR="008663C0" w:rsidRPr="002072C1" w:rsidRDefault="1F90E538" w:rsidP="0010685C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6FE19107">
              <w:rPr>
                <w:rFonts w:ascii="Corbel" w:hAnsi="Corbel"/>
                <w:b w:val="0"/>
                <w:smallCaps w:val="0"/>
                <w:color w:val="000000" w:themeColor="text1"/>
              </w:rPr>
              <w:t>A.</w:t>
            </w:r>
            <w:r w:rsidR="00DA1850" w:rsidRPr="6FE1910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6FE1910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Barczewska-Dziobek, </w:t>
            </w:r>
            <w:r w:rsidRPr="6FE1910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Słowo o nadzorze administracji, </w:t>
            </w:r>
            <w:r w:rsidR="0010685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br/>
            </w:r>
            <w:r w:rsidRPr="6FE1910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W: Władztwo administracyjne: administracja publiczna w sferze imperium i w sferze dominium</w:t>
            </w:r>
            <w:r w:rsidRPr="6FE1910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/ [red. nauk. Jan Łukasiewicz], Rzeszów: Towarzystwo Naukowe Organizacji i Kierownictwa. Dom Organizatora, 2012</w:t>
            </w:r>
            <w:r w:rsidR="5F6C7682" w:rsidRPr="6FE19107">
              <w:rPr>
                <w:rFonts w:ascii="Corbel" w:hAnsi="Corbel"/>
                <w:b w:val="0"/>
                <w:smallCaps w:val="0"/>
                <w:color w:val="000000" w:themeColor="text1"/>
              </w:rPr>
              <w:t>,</w:t>
            </w:r>
          </w:p>
          <w:p w14:paraId="195B1701" w14:textId="617A5A36" w:rsidR="00981032" w:rsidRPr="002072C1" w:rsidRDefault="0CCA3763" w:rsidP="0010685C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M.</w:t>
            </w:r>
            <w:r w:rsidR="00DA185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Szewczyk, 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Nadzór w materialnym prawie administracyjnym. Administracja wobec wolności i innych praw podmiotowych jednos</w:t>
            </w:r>
            <w:r w:rsidR="5948F0AA"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tki</w:t>
            </w:r>
            <w:r w:rsidR="5948F0AA"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, </w:t>
            </w:r>
            <w:r w:rsidR="00ED2CB7"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Wydawnictwo Naukowe UAM, </w:t>
            </w:r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1995</w:t>
            </w:r>
            <w:r w:rsidR="49A4F28D"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.</w:t>
            </w:r>
          </w:p>
        </w:tc>
      </w:tr>
      <w:tr w:rsidR="008663C0" w:rsidRPr="002072C1" w14:paraId="28AAA793" w14:textId="77777777" w:rsidTr="6FE19107">
        <w:trPr>
          <w:trHeight w:val="397"/>
        </w:trPr>
        <w:tc>
          <w:tcPr>
            <w:tcW w:w="7513" w:type="dxa"/>
          </w:tcPr>
          <w:p w14:paraId="2903C87A" w14:textId="77777777" w:rsidR="008663C0" w:rsidRPr="002072C1" w:rsidRDefault="13D00F15" w:rsidP="0010685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072C1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14:paraId="112EBA34" w14:textId="11F9C60F" w:rsidR="00CB3106" w:rsidRPr="002072C1" w:rsidRDefault="46A7BA3F" w:rsidP="0010685C">
            <w:pPr>
              <w:pStyle w:val="Punktygwne"/>
              <w:numPr>
                <w:ilvl w:val="0"/>
                <w:numId w:val="3"/>
              </w:numPr>
              <w:spacing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M.Biliński, W. Gonet, H.Wolska,</w:t>
            </w:r>
            <w:r w:rsidR="00DA1850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Kontrola oraz nadzór</w:t>
            </w:r>
            <w:r w:rsidR="00B905DE"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 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dotyczący realizacji zadań z zakresu</w:t>
            </w:r>
            <w:r w:rsidR="00B905DE"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 xml:space="preserve"> 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  <w:szCs w:val="24"/>
              </w:rPr>
              <w:t>gospodarki komunalnej</w:t>
            </w:r>
            <w:r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 Wolters Kluwer, 2020</w:t>
            </w:r>
            <w:r w:rsidR="49A4F28D" w:rsidRPr="002072C1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</w:p>
          <w:p w14:paraId="48AA141D" w14:textId="77777777" w:rsidR="00CB3106" w:rsidRPr="002072C1" w:rsidRDefault="00482E56" w:rsidP="0010685C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2072C1">
              <w:rPr>
                <w:rFonts w:ascii="Corbel" w:hAnsi="Corbel"/>
                <w:color w:val="000000"/>
                <w:sz w:val="24"/>
                <w:szCs w:val="24"/>
              </w:rPr>
              <w:t xml:space="preserve">E. Ura, </w:t>
            </w:r>
            <w:r w:rsidRPr="00DA1850">
              <w:rPr>
                <w:rFonts w:ascii="Corbel" w:hAnsi="Corbel"/>
                <w:i/>
                <w:iCs/>
                <w:color w:val="000000"/>
                <w:sz w:val="24"/>
                <w:szCs w:val="24"/>
              </w:rPr>
              <w:t>Prawo Administracyjne</w:t>
            </w:r>
            <w:r w:rsidRPr="002072C1">
              <w:rPr>
                <w:rFonts w:ascii="Corbel" w:hAnsi="Corbel"/>
                <w:color w:val="000000"/>
                <w:sz w:val="24"/>
                <w:szCs w:val="24"/>
              </w:rPr>
              <w:t>, LexisNexis, Warszawa 2012,</w:t>
            </w:r>
          </w:p>
          <w:p w14:paraId="3FD2715B" w14:textId="38A63317" w:rsidR="008663C0" w:rsidRPr="001508AC" w:rsidRDefault="2572E17D" w:rsidP="0010685C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6FE1910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A.Łukaszuk, </w:t>
            </w:r>
            <w:r w:rsidRPr="6FE1910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Prawne uwarunkowania kontroli zarządczej </w:t>
            </w:r>
            <w:r w:rsidR="0010685C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br/>
            </w:r>
            <w:r w:rsidRPr="6FE19107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w jednostkach samorządu terytorialnego</w:t>
            </w:r>
            <w:r w:rsidRPr="6FE1910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Zeszyty Naukowe </w:t>
            </w:r>
            <w:r w:rsidRPr="6FE19107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Uniwersytetu Rzeszowskiego 77, Seria Prawnicza „Prawo12”, Rzeszów 2013</w:t>
            </w:r>
            <w:r w:rsidR="5F6C7682" w:rsidRPr="6FE19107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  <w:p w14:paraId="07537B37" w14:textId="362FD756" w:rsidR="001508AC" w:rsidRPr="002072C1" w:rsidRDefault="001508AC" w:rsidP="0010685C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A.</w:t>
            </w:r>
            <w:r w:rsidR="00DA185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Gados, </w:t>
            </w:r>
            <w:r w:rsidRPr="00DA185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Interpretacja terminu kontrola w uchwale Kolegium NIK</w:t>
            </w:r>
            <w:r>
              <w:rPr>
                <w:rFonts w:ascii="Corbel" w:hAnsi="Corbel"/>
                <w:b w:val="0"/>
                <w:smallCaps w:val="0"/>
                <w:color w:val="000000" w:themeColor="text1"/>
              </w:rPr>
              <w:t>, Kontrola Państwowa 2018</w:t>
            </w:r>
          </w:p>
        </w:tc>
      </w:tr>
    </w:tbl>
    <w:p w14:paraId="35EB8DE4" w14:textId="77777777" w:rsidR="0085747A" w:rsidRPr="002072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AF355A" w14:textId="77777777" w:rsidR="0085747A" w:rsidRPr="002072C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9E8925" w14:textId="77777777" w:rsidR="0085747A" w:rsidRPr="002072C1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2072C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2072C1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33418A" w14:textId="77777777" w:rsidR="0038474E" w:rsidRDefault="0038474E" w:rsidP="00C16ABF">
      <w:pPr>
        <w:spacing w:after="0" w:line="240" w:lineRule="auto"/>
      </w:pPr>
      <w:r>
        <w:separator/>
      </w:r>
    </w:p>
  </w:endnote>
  <w:endnote w:type="continuationSeparator" w:id="0">
    <w:p w14:paraId="33861A15" w14:textId="77777777" w:rsidR="0038474E" w:rsidRDefault="0038474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5867E8" w14:textId="77777777" w:rsidR="0038474E" w:rsidRDefault="0038474E" w:rsidP="00C16ABF">
      <w:pPr>
        <w:spacing w:after="0" w:line="240" w:lineRule="auto"/>
      </w:pPr>
      <w:r>
        <w:separator/>
      </w:r>
    </w:p>
  </w:footnote>
  <w:footnote w:type="continuationSeparator" w:id="0">
    <w:p w14:paraId="64BF248A" w14:textId="77777777" w:rsidR="0038474E" w:rsidRDefault="0038474E" w:rsidP="00C16ABF">
      <w:pPr>
        <w:spacing w:after="0" w:line="240" w:lineRule="auto"/>
      </w:pPr>
      <w:r>
        <w:continuationSeparator/>
      </w:r>
    </w:p>
  </w:footnote>
  <w:footnote w:id="1">
    <w:p w14:paraId="2B75E9B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6CA544B"/>
    <w:multiLevelType w:val="hybridMultilevel"/>
    <w:tmpl w:val="078C0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633488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0EE2AB4"/>
    <w:multiLevelType w:val="hybridMultilevel"/>
    <w:tmpl w:val="6E1488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8360919">
    <w:abstractNumId w:val="0"/>
  </w:num>
  <w:num w:numId="2" w16cid:durableId="1557620518">
    <w:abstractNumId w:val="3"/>
  </w:num>
  <w:num w:numId="3" w16cid:durableId="1651473201">
    <w:abstractNumId w:val="1"/>
  </w:num>
  <w:num w:numId="4" w16cid:durableId="81313488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459"/>
    <w:rsid w:val="000048FD"/>
    <w:rsid w:val="000077B4"/>
    <w:rsid w:val="000147D5"/>
    <w:rsid w:val="000158BB"/>
    <w:rsid w:val="00015B8F"/>
    <w:rsid w:val="00022ECE"/>
    <w:rsid w:val="000236CD"/>
    <w:rsid w:val="00042A51"/>
    <w:rsid w:val="00042D2E"/>
    <w:rsid w:val="00044C82"/>
    <w:rsid w:val="00070ED6"/>
    <w:rsid w:val="000742DC"/>
    <w:rsid w:val="00082885"/>
    <w:rsid w:val="00084C12"/>
    <w:rsid w:val="0009462C"/>
    <w:rsid w:val="00094B12"/>
    <w:rsid w:val="00096C46"/>
    <w:rsid w:val="000A1971"/>
    <w:rsid w:val="000A296F"/>
    <w:rsid w:val="000A2A28"/>
    <w:rsid w:val="000A4CA2"/>
    <w:rsid w:val="000B192D"/>
    <w:rsid w:val="000B28EE"/>
    <w:rsid w:val="000B3E37"/>
    <w:rsid w:val="000C3443"/>
    <w:rsid w:val="000C65AA"/>
    <w:rsid w:val="000D04B0"/>
    <w:rsid w:val="000D39D6"/>
    <w:rsid w:val="000D414D"/>
    <w:rsid w:val="000E1A3F"/>
    <w:rsid w:val="000F1C57"/>
    <w:rsid w:val="000F5615"/>
    <w:rsid w:val="00100001"/>
    <w:rsid w:val="0010685C"/>
    <w:rsid w:val="00121C29"/>
    <w:rsid w:val="00121F96"/>
    <w:rsid w:val="00124BFF"/>
    <w:rsid w:val="0012560E"/>
    <w:rsid w:val="00127108"/>
    <w:rsid w:val="00134B13"/>
    <w:rsid w:val="0013742A"/>
    <w:rsid w:val="00146BC0"/>
    <w:rsid w:val="001508AC"/>
    <w:rsid w:val="0015251A"/>
    <w:rsid w:val="00153C41"/>
    <w:rsid w:val="00154381"/>
    <w:rsid w:val="001640A7"/>
    <w:rsid w:val="00164FA7"/>
    <w:rsid w:val="00166A03"/>
    <w:rsid w:val="001718A7"/>
    <w:rsid w:val="001737CF"/>
    <w:rsid w:val="00176083"/>
    <w:rsid w:val="00176605"/>
    <w:rsid w:val="00177C0C"/>
    <w:rsid w:val="00192F37"/>
    <w:rsid w:val="001A70D2"/>
    <w:rsid w:val="001A7822"/>
    <w:rsid w:val="001B25F3"/>
    <w:rsid w:val="001C3C2E"/>
    <w:rsid w:val="001C60C5"/>
    <w:rsid w:val="001C67CF"/>
    <w:rsid w:val="001D2AAB"/>
    <w:rsid w:val="001D657B"/>
    <w:rsid w:val="001D7B54"/>
    <w:rsid w:val="001E0209"/>
    <w:rsid w:val="001F2CA2"/>
    <w:rsid w:val="0020639A"/>
    <w:rsid w:val="002072C1"/>
    <w:rsid w:val="002144C0"/>
    <w:rsid w:val="00217270"/>
    <w:rsid w:val="0022477D"/>
    <w:rsid w:val="002278A9"/>
    <w:rsid w:val="002336F9"/>
    <w:rsid w:val="0024028F"/>
    <w:rsid w:val="00243424"/>
    <w:rsid w:val="00244ABC"/>
    <w:rsid w:val="002466BB"/>
    <w:rsid w:val="00257CF4"/>
    <w:rsid w:val="0026727E"/>
    <w:rsid w:val="00273B07"/>
    <w:rsid w:val="002818B2"/>
    <w:rsid w:val="00281FF2"/>
    <w:rsid w:val="002857DE"/>
    <w:rsid w:val="002872CD"/>
    <w:rsid w:val="00291567"/>
    <w:rsid w:val="00296055"/>
    <w:rsid w:val="00296739"/>
    <w:rsid w:val="002A22BF"/>
    <w:rsid w:val="002A2389"/>
    <w:rsid w:val="002A3571"/>
    <w:rsid w:val="002A671D"/>
    <w:rsid w:val="002B29D2"/>
    <w:rsid w:val="002B4D55"/>
    <w:rsid w:val="002B5EA0"/>
    <w:rsid w:val="002B6119"/>
    <w:rsid w:val="002C1F06"/>
    <w:rsid w:val="002D3375"/>
    <w:rsid w:val="002D73D4"/>
    <w:rsid w:val="002E640E"/>
    <w:rsid w:val="002F02A3"/>
    <w:rsid w:val="002F3E54"/>
    <w:rsid w:val="002F4ABE"/>
    <w:rsid w:val="002F7C62"/>
    <w:rsid w:val="003018BA"/>
    <w:rsid w:val="0030395F"/>
    <w:rsid w:val="00305C92"/>
    <w:rsid w:val="003151C5"/>
    <w:rsid w:val="00316F8D"/>
    <w:rsid w:val="00321A3A"/>
    <w:rsid w:val="003343CF"/>
    <w:rsid w:val="003351FB"/>
    <w:rsid w:val="003419EC"/>
    <w:rsid w:val="00346FE9"/>
    <w:rsid w:val="0034759A"/>
    <w:rsid w:val="003503F6"/>
    <w:rsid w:val="003530DD"/>
    <w:rsid w:val="0036125C"/>
    <w:rsid w:val="00363F3D"/>
    <w:rsid w:val="00363F78"/>
    <w:rsid w:val="00381154"/>
    <w:rsid w:val="0038474E"/>
    <w:rsid w:val="003A0A5B"/>
    <w:rsid w:val="003A1176"/>
    <w:rsid w:val="003B30E2"/>
    <w:rsid w:val="003C0BAE"/>
    <w:rsid w:val="003D18A9"/>
    <w:rsid w:val="003D3A0B"/>
    <w:rsid w:val="003D54C5"/>
    <w:rsid w:val="003D6CE2"/>
    <w:rsid w:val="003E1329"/>
    <w:rsid w:val="003E1941"/>
    <w:rsid w:val="003E2FE6"/>
    <w:rsid w:val="003E43A2"/>
    <w:rsid w:val="003E49D5"/>
    <w:rsid w:val="003F38C0"/>
    <w:rsid w:val="003F68C4"/>
    <w:rsid w:val="00414E3C"/>
    <w:rsid w:val="00416863"/>
    <w:rsid w:val="0042244A"/>
    <w:rsid w:val="004258BC"/>
    <w:rsid w:val="00425DBB"/>
    <w:rsid w:val="0042745A"/>
    <w:rsid w:val="00431D5C"/>
    <w:rsid w:val="004362C6"/>
    <w:rsid w:val="00437FA2"/>
    <w:rsid w:val="00445970"/>
    <w:rsid w:val="004579A1"/>
    <w:rsid w:val="00461EFC"/>
    <w:rsid w:val="004652C2"/>
    <w:rsid w:val="00467280"/>
    <w:rsid w:val="004706D1"/>
    <w:rsid w:val="00471326"/>
    <w:rsid w:val="004721D6"/>
    <w:rsid w:val="0047598D"/>
    <w:rsid w:val="00482E56"/>
    <w:rsid w:val="004840FD"/>
    <w:rsid w:val="00490F7D"/>
    <w:rsid w:val="00491678"/>
    <w:rsid w:val="004968E2"/>
    <w:rsid w:val="004A3EEA"/>
    <w:rsid w:val="004A4D1F"/>
    <w:rsid w:val="004D5282"/>
    <w:rsid w:val="004D7553"/>
    <w:rsid w:val="004F1551"/>
    <w:rsid w:val="004F55A3"/>
    <w:rsid w:val="0050496F"/>
    <w:rsid w:val="00513B6F"/>
    <w:rsid w:val="00517C63"/>
    <w:rsid w:val="00531E9F"/>
    <w:rsid w:val="00533BAF"/>
    <w:rsid w:val="00535449"/>
    <w:rsid w:val="005363C4"/>
    <w:rsid w:val="00536BDE"/>
    <w:rsid w:val="00543ACC"/>
    <w:rsid w:val="00561846"/>
    <w:rsid w:val="0056324B"/>
    <w:rsid w:val="0056696D"/>
    <w:rsid w:val="0059484D"/>
    <w:rsid w:val="005A0855"/>
    <w:rsid w:val="005A3196"/>
    <w:rsid w:val="005A3285"/>
    <w:rsid w:val="005A3E20"/>
    <w:rsid w:val="005C080F"/>
    <w:rsid w:val="005C1CDF"/>
    <w:rsid w:val="005C55E5"/>
    <w:rsid w:val="005C696A"/>
    <w:rsid w:val="005E6E85"/>
    <w:rsid w:val="005F31D2"/>
    <w:rsid w:val="005F4C38"/>
    <w:rsid w:val="0061029B"/>
    <w:rsid w:val="006132CF"/>
    <w:rsid w:val="00617230"/>
    <w:rsid w:val="00617C22"/>
    <w:rsid w:val="00621CE1"/>
    <w:rsid w:val="00627FC9"/>
    <w:rsid w:val="00645D84"/>
    <w:rsid w:val="00647FA8"/>
    <w:rsid w:val="00650C5F"/>
    <w:rsid w:val="00654934"/>
    <w:rsid w:val="006620D9"/>
    <w:rsid w:val="00665D29"/>
    <w:rsid w:val="00670220"/>
    <w:rsid w:val="00671958"/>
    <w:rsid w:val="00675843"/>
    <w:rsid w:val="00676174"/>
    <w:rsid w:val="00696477"/>
    <w:rsid w:val="006968C7"/>
    <w:rsid w:val="006C3643"/>
    <w:rsid w:val="006C4E62"/>
    <w:rsid w:val="006D050F"/>
    <w:rsid w:val="006D2A98"/>
    <w:rsid w:val="006D4A95"/>
    <w:rsid w:val="006D6139"/>
    <w:rsid w:val="006E5D65"/>
    <w:rsid w:val="006F1282"/>
    <w:rsid w:val="006F1FBC"/>
    <w:rsid w:val="006F31E2"/>
    <w:rsid w:val="006F7C2E"/>
    <w:rsid w:val="0070058E"/>
    <w:rsid w:val="0070377D"/>
    <w:rsid w:val="0070402D"/>
    <w:rsid w:val="00704BA8"/>
    <w:rsid w:val="00706544"/>
    <w:rsid w:val="007072BA"/>
    <w:rsid w:val="0071620A"/>
    <w:rsid w:val="00721339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06E4"/>
    <w:rsid w:val="007C3299"/>
    <w:rsid w:val="007C3BCC"/>
    <w:rsid w:val="007C4546"/>
    <w:rsid w:val="007C74B9"/>
    <w:rsid w:val="007D6E56"/>
    <w:rsid w:val="007F003F"/>
    <w:rsid w:val="007F4155"/>
    <w:rsid w:val="0081554D"/>
    <w:rsid w:val="0081707E"/>
    <w:rsid w:val="008219A7"/>
    <w:rsid w:val="00832532"/>
    <w:rsid w:val="008449B3"/>
    <w:rsid w:val="0085660A"/>
    <w:rsid w:val="0085747A"/>
    <w:rsid w:val="008663C0"/>
    <w:rsid w:val="00884922"/>
    <w:rsid w:val="00885038"/>
    <w:rsid w:val="00885F64"/>
    <w:rsid w:val="008917F9"/>
    <w:rsid w:val="008A45F7"/>
    <w:rsid w:val="008B05DF"/>
    <w:rsid w:val="008B3230"/>
    <w:rsid w:val="008C0CC0"/>
    <w:rsid w:val="008C19A9"/>
    <w:rsid w:val="008C379D"/>
    <w:rsid w:val="008C5147"/>
    <w:rsid w:val="008C5359"/>
    <w:rsid w:val="008C5363"/>
    <w:rsid w:val="008D3DFB"/>
    <w:rsid w:val="008E5043"/>
    <w:rsid w:val="008E64F4"/>
    <w:rsid w:val="008F12C9"/>
    <w:rsid w:val="008F6E29"/>
    <w:rsid w:val="00916188"/>
    <w:rsid w:val="00923D7D"/>
    <w:rsid w:val="009508DF"/>
    <w:rsid w:val="00950DAC"/>
    <w:rsid w:val="00954A07"/>
    <w:rsid w:val="00981032"/>
    <w:rsid w:val="0099249A"/>
    <w:rsid w:val="00993030"/>
    <w:rsid w:val="00997F14"/>
    <w:rsid w:val="009A78D9"/>
    <w:rsid w:val="009C3E31"/>
    <w:rsid w:val="009C4153"/>
    <w:rsid w:val="009C54AE"/>
    <w:rsid w:val="009C788E"/>
    <w:rsid w:val="009D30C1"/>
    <w:rsid w:val="009D4056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648"/>
    <w:rsid w:val="00A52693"/>
    <w:rsid w:val="00A53FA5"/>
    <w:rsid w:val="00A54817"/>
    <w:rsid w:val="00A601C8"/>
    <w:rsid w:val="00A60799"/>
    <w:rsid w:val="00A60D8A"/>
    <w:rsid w:val="00A84C85"/>
    <w:rsid w:val="00A87FCB"/>
    <w:rsid w:val="00A95165"/>
    <w:rsid w:val="00A97DE1"/>
    <w:rsid w:val="00AB053C"/>
    <w:rsid w:val="00AD1146"/>
    <w:rsid w:val="00AD27D3"/>
    <w:rsid w:val="00AD4AC5"/>
    <w:rsid w:val="00AD66D6"/>
    <w:rsid w:val="00AE1160"/>
    <w:rsid w:val="00AE203C"/>
    <w:rsid w:val="00AE20B4"/>
    <w:rsid w:val="00AE2E74"/>
    <w:rsid w:val="00AE5FCB"/>
    <w:rsid w:val="00AF2C1E"/>
    <w:rsid w:val="00B06142"/>
    <w:rsid w:val="00B135B1"/>
    <w:rsid w:val="00B22DCE"/>
    <w:rsid w:val="00B261DB"/>
    <w:rsid w:val="00B3130B"/>
    <w:rsid w:val="00B355D6"/>
    <w:rsid w:val="00B40ADB"/>
    <w:rsid w:val="00B4340F"/>
    <w:rsid w:val="00B43B77"/>
    <w:rsid w:val="00B43E80"/>
    <w:rsid w:val="00B51C82"/>
    <w:rsid w:val="00B607DB"/>
    <w:rsid w:val="00B66529"/>
    <w:rsid w:val="00B7054D"/>
    <w:rsid w:val="00B75946"/>
    <w:rsid w:val="00B8056E"/>
    <w:rsid w:val="00B819C8"/>
    <w:rsid w:val="00B82308"/>
    <w:rsid w:val="00B86AB8"/>
    <w:rsid w:val="00B905DE"/>
    <w:rsid w:val="00B90885"/>
    <w:rsid w:val="00B93C28"/>
    <w:rsid w:val="00BA694E"/>
    <w:rsid w:val="00BB520A"/>
    <w:rsid w:val="00BC518A"/>
    <w:rsid w:val="00BC5FC5"/>
    <w:rsid w:val="00BC717F"/>
    <w:rsid w:val="00BD3846"/>
    <w:rsid w:val="00BD3869"/>
    <w:rsid w:val="00BD4BF2"/>
    <w:rsid w:val="00BD66E9"/>
    <w:rsid w:val="00BD6FF4"/>
    <w:rsid w:val="00BE6755"/>
    <w:rsid w:val="00BF2C41"/>
    <w:rsid w:val="00BF42B8"/>
    <w:rsid w:val="00C058B4"/>
    <w:rsid w:val="00C05F44"/>
    <w:rsid w:val="00C131B5"/>
    <w:rsid w:val="00C16ABF"/>
    <w:rsid w:val="00C170AE"/>
    <w:rsid w:val="00C26CB7"/>
    <w:rsid w:val="00C324C1"/>
    <w:rsid w:val="00C33CEC"/>
    <w:rsid w:val="00C36992"/>
    <w:rsid w:val="00C56036"/>
    <w:rsid w:val="00C61DC5"/>
    <w:rsid w:val="00C674D0"/>
    <w:rsid w:val="00C67E92"/>
    <w:rsid w:val="00C70A26"/>
    <w:rsid w:val="00C766DF"/>
    <w:rsid w:val="00C77EE9"/>
    <w:rsid w:val="00C834E1"/>
    <w:rsid w:val="00C86B29"/>
    <w:rsid w:val="00C94B98"/>
    <w:rsid w:val="00CA2885"/>
    <w:rsid w:val="00CA2B96"/>
    <w:rsid w:val="00CA5089"/>
    <w:rsid w:val="00CB3106"/>
    <w:rsid w:val="00CB594F"/>
    <w:rsid w:val="00CC2222"/>
    <w:rsid w:val="00CD5BC9"/>
    <w:rsid w:val="00CD6897"/>
    <w:rsid w:val="00CE5BAC"/>
    <w:rsid w:val="00CE6CFB"/>
    <w:rsid w:val="00CF25BE"/>
    <w:rsid w:val="00CF6C79"/>
    <w:rsid w:val="00CF78ED"/>
    <w:rsid w:val="00CF7FE8"/>
    <w:rsid w:val="00D0229E"/>
    <w:rsid w:val="00D02B25"/>
    <w:rsid w:val="00D02EBA"/>
    <w:rsid w:val="00D12727"/>
    <w:rsid w:val="00D15855"/>
    <w:rsid w:val="00D17C3C"/>
    <w:rsid w:val="00D220D6"/>
    <w:rsid w:val="00D22B9B"/>
    <w:rsid w:val="00D24D91"/>
    <w:rsid w:val="00D26B2C"/>
    <w:rsid w:val="00D352C9"/>
    <w:rsid w:val="00D425B2"/>
    <w:rsid w:val="00D428D6"/>
    <w:rsid w:val="00D552B2"/>
    <w:rsid w:val="00D608D1"/>
    <w:rsid w:val="00D6776B"/>
    <w:rsid w:val="00D74119"/>
    <w:rsid w:val="00D74127"/>
    <w:rsid w:val="00D8075B"/>
    <w:rsid w:val="00D8678B"/>
    <w:rsid w:val="00D9757C"/>
    <w:rsid w:val="00DA14E1"/>
    <w:rsid w:val="00DA1850"/>
    <w:rsid w:val="00DA2114"/>
    <w:rsid w:val="00DA3FD4"/>
    <w:rsid w:val="00DB2CE6"/>
    <w:rsid w:val="00DD2831"/>
    <w:rsid w:val="00DD65E5"/>
    <w:rsid w:val="00DE09C0"/>
    <w:rsid w:val="00DE4A14"/>
    <w:rsid w:val="00DE6212"/>
    <w:rsid w:val="00DF08FA"/>
    <w:rsid w:val="00DF320D"/>
    <w:rsid w:val="00DF71C8"/>
    <w:rsid w:val="00E04DE4"/>
    <w:rsid w:val="00E115F0"/>
    <w:rsid w:val="00E129B8"/>
    <w:rsid w:val="00E21E7D"/>
    <w:rsid w:val="00E22FBC"/>
    <w:rsid w:val="00E24BF5"/>
    <w:rsid w:val="00E25338"/>
    <w:rsid w:val="00E32827"/>
    <w:rsid w:val="00E51E44"/>
    <w:rsid w:val="00E608A7"/>
    <w:rsid w:val="00E62226"/>
    <w:rsid w:val="00E63348"/>
    <w:rsid w:val="00E77E88"/>
    <w:rsid w:val="00E8107D"/>
    <w:rsid w:val="00E960BB"/>
    <w:rsid w:val="00EA2074"/>
    <w:rsid w:val="00EA4832"/>
    <w:rsid w:val="00EA4D31"/>
    <w:rsid w:val="00EA4E9D"/>
    <w:rsid w:val="00EB5A23"/>
    <w:rsid w:val="00EB6F9A"/>
    <w:rsid w:val="00EC4899"/>
    <w:rsid w:val="00ED03AB"/>
    <w:rsid w:val="00ED2CB7"/>
    <w:rsid w:val="00ED32D2"/>
    <w:rsid w:val="00ED45FE"/>
    <w:rsid w:val="00ED57B8"/>
    <w:rsid w:val="00EE32DE"/>
    <w:rsid w:val="00EE5457"/>
    <w:rsid w:val="00EE637C"/>
    <w:rsid w:val="00EF34D3"/>
    <w:rsid w:val="00F070AB"/>
    <w:rsid w:val="00F17567"/>
    <w:rsid w:val="00F27A7B"/>
    <w:rsid w:val="00F37533"/>
    <w:rsid w:val="00F4223D"/>
    <w:rsid w:val="00F526AF"/>
    <w:rsid w:val="00F617C3"/>
    <w:rsid w:val="00F7066B"/>
    <w:rsid w:val="00F83B28"/>
    <w:rsid w:val="00F85375"/>
    <w:rsid w:val="00FA46E5"/>
    <w:rsid w:val="00FB7DBA"/>
    <w:rsid w:val="00FC1C25"/>
    <w:rsid w:val="00FC3F45"/>
    <w:rsid w:val="00FD503F"/>
    <w:rsid w:val="00FD7589"/>
    <w:rsid w:val="00FE0DEA"/>
    <w:rsid w:val="00FE7CCB"/>
    <w:rsid w:val="00FF016A"/>
    <w:rsid w:val="00FF1401"/>
    <w:rsid w:val="00FF5E7D"/>
    <w:rsid w:val="0127971A"/>
    <w:rsid w:val="05629196"/>
    <w:rsid w:val="06DD87BB"/>
    <w:rsid w:val="074F8DA9"/>
    <w:rsid w:val="0A9AF548"/>
    <w:rsid w:val="0CCA3763"/>
    <w:rsid w:val="10C99CD4"/>
    <w:rsid w:val="12D46834"/>
    <w:rsid w:val="12E2A14E"/>
    <w:rsid w:val="13D00F15"/>
    <w:rsid w:val="14835630"/>
    <w:rsid w:val="1BBF37C0"/>
    <w:rsid w:val="1C1CB7D7"/>
    <w:rsid w:val="1C33135F"/>
    <w:rsid w:val="1DC29A12"/>
    <w:rsid w:val="1E5D642A"/>
    <w:rsid w:val="1F90E538"/>
    <w:rsid w:val="1FF9348B"/>
    <w:rsid w:val="22436B78"/>
    <w:rsid w:val="2572E17D"/>
    <w:rsid w:val="25F77B9C"/>
    <w:rsid w:val="28E21588"/>
    <w:rsid w:val="297D9B27"/>
    <w:rsid w:val="298067E8"/>
    <w:rsid w:val="2AA2654A"/>
    <w:rsid w:val="2B2D4E1C"/>
    <w:rsid w:val="2B980568"/>
    <w:rsid w:val="2FFC4C50"/>
    <w:rsid w:val="31F742E2"/>
    <w:rsid w:val="328EFACF"/>
    <w:rsid w:val="362E4334"/>
    <w:rsid w:val="3686875F"/>
    <w:rsid w:val="36884F55"/>
    <w:rsid w:val="382988AF"/>
    <w:rsid w:val="389C0B9B"/>
    <w:rsid w:val="3CC7F69D"/>
    <w:rsid w:val="3CDCA086"/>
    <w:rsid w:val="459E2DDD"/>
    <w:rsid w:val="46A7BA3F"/>
    <w:rsid w:val="471C5E79"/>
    <w:rsid w:val="49A4F28D"/>
    <w:rsid w:val="5187867F"/>
    <w:rsid w:val="53EA3F55"/>
    <w:rsid w:val="56EF49E1"/>
    <w:rsid w:val="57B547FC"/>
    <w:rsid w:val="5948F0AA"/>
    <w:rsid w:val="5F6C7682"/>
    <w:rsid w:val="64F42612"/>
    <w:rsid w:val="65158CFC"/>
    <w:rsid w:val="6752966A"/>
    <w:rsid w:val="6762A383"/>
    <w:rsid w:val="691847E5"/>
    <w:rsid w:val="6A9A4445"/>
    <w:rsid w:val="6CA9F045"/>
    <w:rsid w:val="6D34FAAC"/>
    <w:rsid w:val="6D943DEC"/>
    <w:rsid w:val="6FE19107"/>
    <w:rsid w:val="7199AC73"/>
    <w:rsid w:val="74A5A997"/>
    <w:rsid w:val="79AEE468"/>
    <w:rsid w:val="7A79ED73"/>
    <w:rsid w:val="7D7CDAA6"/>
    <w:rsid w:val="7F25A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DFC89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gt-baf-back">
    <w:name w:val="gt-baf-back"/>
    <w:rsid w:val="00704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9930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06E6E-746B-4BD8-83FC-9D45C643A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17</TotalTime>
  <Pages>7</Pages>
  <Words>1591</Words>
  <Characters>9073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Dominika Żelazny</cp:lastModifiedBy>
  <cp:revision>8</cp:revision>
  <cp:lastPrinted>2019-02-06T12:12:00Z</cp:lastPrinted>
  <dcterms:created xsi:type="dcterms:W3CDTF">2023-09-11T14:41:00Z</dcterms:created>
  <dcterms:modified xsi:type="dcterms:W3CDTF">2024-09-30T11:06:00Z</dcterms:modified>
</cp:coreProperties>
</file>